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6EFE6" w14:textId="73707DFC" w:rsidR="005A00C5" w:rsidRPr="00EB1C8F" w:rsidRDefault="00FB4951" w:rsidP="00D122EA">
      <w:pPr>
        <w:ind w:left="4248"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>18</w:t>
      </w:r>
      <w:r w:rsidR="00886BD8" w:rsidRPr="00EB1C8F">
        <w:rPr>
          <w:rFonts w:cs="Arial"/>
          <w:szCs w:val="24"/>
        </w:rPr>
        <w:t xml:space="preserve"> de </w:t>
      </w:r>
      <w:r w:rsidR="00EB1C8F" w:rsidRPr="00EB1C8F">
        <w:rPr>
          <w:rFonts w:cs="Arial"/>
          <w:szCs w:val="24"/>
        </w:rPr>
        <w:t>Octubre</w:t>
      </w:r>
      <w:r w:rsidR="00FF0107" w:rsidRPr="00EB1C8F">
        <w:rPr>
          <w:rFonts w:cs="Arial"/>
          <w:szCs w:val="24"/>
        </w:rPr>
        <w:t xml:space="preserve"> </w:t>
      </w:r>
      <w:r w:rsidR="005968EC" w:rsidRPr="00EB1C8F">
        <w:rPr>
          <w:rFonts w:cs="Arial"/>
          <w:szCs w:val="24"/>
        </w:rPr>
        <w:t>d</w:t>
      </w:r>
      <w:r w:rsidR="00C22B3A" w:rsidRPr="00EB1C8F">
        <w:rPr>
          <w:rFonts w:cs="Arial"/>
          <w:szCs w:val="24"/>
        </w:rPr>
        <w:t>e 20</w:t>
      </w:r>
      <w:r w:rsidR="00934172" w:rsidRPr="00EB1C8F">
        <w:rPr>
          <w:rFonts w:cs="Arial"/>
          <w:szCs w:val="24"/>
        </w:rPr>
        <w:t>21</w:t>
      </w:r>
    </w:p>
    <w:p w14:paraId="637E1ABA" w14:textId="308D9937" w:rsidR="00B33413" w:rsidRPr="00EB1C8F" w:rsidRDefault="0021339D" w:rsidP="00D122EA">
      <w:pPr>
        <w:ind w:left="4248" w:firstLine="708"/>
        <w:jc w:val="both"/>
        <w:rPr>
          <w:rFonts w:cs="Arial"/>
          <w:bCs/>
          <w:szCs w:val="24"/>
        </w:rPr>
      </w:pPr>
      <w:r w:rsidRPr="00EB1C8F">
        <w:rPr>
          <w:rFonts w:cs="Arial"/>
          <w:szCs w:val="24"/>
        </w:rPr>
        <w:t>DTIC</w:t>
      </w:r>
      <w:r w:rsidR="00762CBB" w:rsidRPr="00EB1C8F">
        <w:rPr>
          <w:rFonts w:cs="Arial"/>
          <w:szCs w:val="24"/>
        </w:rPr>
        <w:t>-</w:t>
      </w:r>
      <w:r w:rsidR="00EB1C8F" w:rsidRPr="00EB1C8F">
        <w:rPr>
          <w:rFonts w:cs="Arial"/>
          <w:szCs w:val="24"/>
        </w:rPr>
        <w:t>0402</w:t>
      </w:r>
      <w:r w:rsidR="00253018" w:rsidRPr="00EB1C8F">
        <w:rPr>
          <w:rFonts w:cs="Arial"/>
          <w:szCs w:val="24"/>
        </w:rPr>
        <w:t>-</w:t>
      </w:r>
      <w:r w:rsidR="00B33413" w:rsidRPr="00EB1C8F">
        <w:rPr>
          <w:rFonts w:cs="Arial"/>
          <w:bCs/>
          <w:szCs w:val="24"/>
        </w:rPr>
        <w:t>20</w:t>
      </w:r>
      <w:r w:rsidR="00934172" w:rsidRPr="00EB1C8F">
        <w:rPr>
          <w:rFonts w:cs="Arial"/>
          <w:szCs w:val="24"/>
        </w:rPr>
        <w:t>21</w:t>
      </w:r>
    </w:p>
    <w:p w14:paraId="65DD6F6A" w14:textId="19D3833F" w:rsidR="00A16567" w:rsidRPr="00EB1C8F" w:rsidRDefault="00A16567" w:rsidP="00D122EA">
      <w:pPr>
        <w:jc w:val="both"/>
        <w:rPr>
          <w:rFonts w:cs="Arial"/>
          <w:szCs w:val="24"/>
        </w:rPr>
      </w:pPr>
    </w:p>
    <w:p w14:paraId="7B08218D" w14:textId="77777777" w:rsidR="00A16567" w:rsidRPr="00EB1C8F" w:rsidRDefault="00A16567" w:rsidP="00D122EA">
      <w:pPr>
        <w:jc w:val="both"/>
        <w:rPr>
          <w:rFonts w:cs="Arial"/>
          <w:szCs w:val="24"/>
        </w:rPr>
      </w:pPr>
    </w:p>
    <w:p w14:paraId="01FC1B95" w14:textId="77777777" w:rsidR="00AA1F80" w:rsidRPr="00EB1C8F" w:rsidRDefault="0087572E" w:rsidP="00D122EA">
      <w:pPr>
        <w:jc w:val="both"/>
        <w:rPr>
          <w:rFonts w:cs="Arial"/>
          <w:szCs w:val="24"/>
        </w:rPr>
      </w:pPr>
      <w:r w:rsidRPr="00EB1C8F">
        <w:rPr>
          <w:rFonts w:cs="Arial"/>
          <w:szCs w:val="24"/>
        </w:rPr>
        <w:t>Licenciad</w:t>
      </w:r>
      <w:r w:rsidR="00934172" w:rsidRPr="00EB1C8F">
        <w:rPr>
          <w:rFonts w:cs="Arial"/>
          <w:szCs w:val="24"/>
        </w:rPr>
        <w:t>a</w:t>
      </w:r>
    </w:p>
    <w:p w14:paraId="3FBAD242" w14:textId="77777777" w:rsidR="00006053" w:rsidRPr="00EB1C8F" w:rsidRDefault="00934172" w:rsidP="00D122EA">
      <w:pPr>
        <w:jc w:val="both"/>
        <w:rPr>
          <w:rFonts w:cs="Arial"/>
          <w:szCs w:val="24"/>
        </w:rPr>
      </w:pPr>
      <w:r w:rsidRPr="00EB1C8F">
        <w:rPr>
          <w:rFonts w:cs="Arial"/>
          <w:szCs w:val="24"/>
        </w:rPr>
        <w:t>Xenia Guerrero Arias</w:t>
      </w:r>
    </w:p>
    <w:p w14:paraId="7D21117B" w14:textId="77777777" w:rsidR="00404499" w:rsidRPr="00EB1C8F" w:rsidRDefault="00FF0107" w:rsidP="00D122EA">
      <w:pPr>
        <w:jc w:val="both"/>
        <w:rPr>
          <w:rFonts w:cs="Arial"/>
          <w:szCs w:val="24"/>
        </w:rPr>
      </w:pPr>
      <w:r w:rsidRPr="00EB1C8F">
        <w:rPr>
          <w:rFonts w:cs="Arial"/>
          <w:szCs w:val="24"/>
        </w:rPr>
        <w:t>Director</w:t>
      </w:r>
      <w:r w:rsidR="00934172" w:rsidRPr="00EB1C8F">
        <w:rPr>
          <w:rFonts w:cs="Arial"/>
          <w:szCs w:val="24"/>
        </w:rPr>
        <w:t>a</w:t>
      </w:r>
      <w:r w:rsidRPr="00EB1C8F">
        <w:rPr>
          <w:rFonts w:cs="Arial"/>
          <w:szCs w:val="24"/>
        </w:rPr>
        <w:t xml:space="preserve"> General</w:t>
      </w:r>
    </w:p>
    <w:p w14:paraId="78A894EA" w14:textId="4F67B9F3" w:rsidR="002B592E" w:rsidRPr="00EB1C8F" w:rsidRDefault="008A43EF" w:rsidP="00D122EA">
      <w:pPr>
        <w:jc w:val="both"/>
        <w:rPr>
          <w:rFonts w:cs="Arial"/>
          <w:szCs w:val="24"/>
        </w:rPr>
      </w:pPr>
      <w:r w:rsidRPr="00EB1C8F">
        <w:rPr>
          <w:rFonts w:cs="Arial"/>
          <w:szCs w:val="24"/>
        </w:rPr>
        <w:t>Dirección General de Estrategia Tecnológica</w:t>
      </w:r>
    </w:p>
    <w:p w14:paraId="5955900B" w14:textId="77777777" w:rsidR="00253018" w:rsidRPr="00EB1C8F" w:rsidRDefault="00253018" w:rsidP="00D122EA">
      <w:pPr>
        <w:jc w:val="both"/>
        <w:rPr>
          <w:rFonts w:cs="Arial"/>
          <w:szCs w:val="24"/>
        </w:rPr>
      </w:pPr>
    </w:p>
    <w:p w14:paraId="7665D150" w14:textId="77777777" w:rsidR="008A43EF" w:rsidRPr="00EB1C8F" w:rsidRDefault="008A43EF" w:rsidP="00D122EA">
      <w:pPr>
        <w:jc w:val="both"/>
        <w:rPr>
          <w:rFonts w:cs="Arial"/>
          <w:szCs w:val="24"/>
        </w:rPr>
      </w:pPr>
    </w:p>
    <w:p w14:paraId="1046C16F" w14:textId="057778A6" w:rsidR="00EB1C8F" w:rsidRPr="00EB1C8F" w:rsidRDefault="00611792" w:rsidP="00EB1C8F">
      <w:pPr>
        <w:ind w:left="5664" w:hanging="714"/>
        <w:jc w:val="both"/>
        <w:rPr>
          <w:szCs w:val="24"/>
        </w:rPr>
      </w:pPr>
      <w:r w:rsidRPr="00EB1C8F">
        <w:rPr>
          <w:rFonts w:cs="Arial"/>
          <w:bCs/>
          <w:szCs w:val="24"/>
          <w:lang w:val="es-MX"/>
        </w:rPr>
        <w:t>ASUNTO</w:t>
      </w:r>
      <w:r w:rsidR="00851825" w:rsidRPr="00EB1C8F">
        <w:rPr>
          <w:rFonts w:cs="Arial"/>
          <w:bCs/>
          <w:szCs w:val="24"/>
          <w:lang w:val="es-MX"/>
        </w:rPr>
        <w:t>:</w:t>
      </w:r>
      <w:r w:rsidR="005968EC" w:rsidRPr="00EB1C8F">
        <w:rPr>
          <w:rFonts w:cs="Arial"/>
          <w:bCs/>
          <w:szCs w:val="24"/>
          <w:lang w:val="es-MX"/>
        </w:rPr>
        <w:t xml:space="preserve"> </w:t>
      </w:r>
      <w:r w:rsidR="00F22E27" w:rsidRPr="00EB1C8F">
        <w:rPr>
          <w:rFonts w:cs="Arial"/>
          <w:bCs/>
          <w:szCs w:val="24"/>
          <w:lang w:val="es-MX"/>
        </w:rPr>
        <w:t xml:space="preserve"> </w:t>
      </w:r>
      <w:r w:rsidR="00EB1C8F" w:rsidRPr="00EB1C8F">
        <w:rPr>
          <w:rFonts w:cs="Arial"/>
          <w:bCs/>
          <w:szCs w:val="24"/>
          <w:lang w:val="es-MX"/>
        </w:rPr>
        <w:tab/>
      </w:r>
      <w:r w:rsidR="00EB1C8F" w:rsidRPr="00EB1C8F">
        <w:rPr>
          <w:szCs w:val="24"/>
        </w:rPr>
        <w:t>Gestión de renuncia por</w:t>
      </w:r>
    </w:p>
    <w:p w14:paraId="35312FE8" w14:textId="535C2A0E" w:rsidR="00A16567" w:rsidRPr="00EB1C8F" w:rsidRDefault="00EB1C8F" w:rsidP="00EB1C8F">
      <w:pPr>
        <w:ind w:left="5664" w:firstLine="708"/>
        <w:jc w:val="both"/>
        <w:rPr>
          <w:rFonts w:cs="Arial"/>
          <w:bCs/>
          <w:szCs w:val="24"/>
          <w:lang w:val="es-MX"/>
        </w:rPr>
      </w:pPr>
      <w:r w:rsidRPr="00EB1C8F">
        <w:rPr>
          <w:szCs w:val="24"/>
        </w:rPr>
        <w:t>Jubilación</w:t>
      </w:r>
      <w:r w:rsidR="00F22E27" w:rsidRPr="00EB1C8F">
        <w:rPr>
          <w:szCs w:val="24"/>
        </w:rPr>
        <w:t>.</w:t>
      </w:r>
    </w:p>
    <w:p w14:paraId="7A7C4BEB" w14:textId="77777777" w:rsidR="00F22E27" w:rsidRPr="00EB1C8F" w:rsidRDefault="00F22E27" w:rsidP="00D122EA">
      <w:pPr>
        <w:jc w:val="both"/>
        <w:rPr>
          <w:rFonts w:cs="Arial"/>
          <w:bCs/>
          <w:iCs/>
          <w:szCs w:val="24"/>
          <w:lang w:val="es-MX"/>
        </w:rPr>
      </w:pPr>
    </w:p>
    <w:p w14:paraId="3B0794DF" w14:textId="77777777" w:rsidR="00851825" w:rsidRPr="00EB1C8F" w:rsidRDefault="008D164F" w:rsidP="00D122EA">
      <w:pPr>
        <w:jc w:val="both"/>
        <w:rPr>
          <w:rFonts w:cs="Arial"/>
          <w:szCs w:val="24"/>
        </w:rPr>
      </w:pPr>
      <w:r w:rsidRPr="00EB1C8F">
        <w:rPr>
          <w:rFonts w:cs="Arial"/>
          <w:szCs w:val="24"/>
        </w:rPr>
        <w:t>Estimad</w:t>
      </w:r>
      <w:r w:rsidR="00934172" w:rsidRPr="00EB1C8F">
        <w:rPr>
          <w:rFonts w:cs="Arial"/>
          <w:szCs w:val="24"/>
        </w:rPr>
        <w:t>a</w:t>
      </w:r>
      <w:r w:rsidR="00404499" w:rsidRPr="00EB1C8F">
        <w:rPr>
          <w:rFonts w:cs="Arial"/>
          <w:szCs w:val="24"/>
        </w:rPr>
        <w:t xml:space="preserve"> señor</w:t>
      </w:r>
      <w:r w:rsidR="00934172" w:rsidRPr="00EB1C8F">
        <w:rPr>
          <w:rFonts w:cs="Arial"/>
          <w:szCs w:val="24"/>
        </w:rPr>
        <w:t>a</w:t>
      </w:r>
      <w:r w:rsidR="00404499" w:rsidRPr="00EB1C8F">
        <w:rPr>
          <w:rFonts w:cs="Arial"/>
          <w:szCs w:val="24"/>
        </w:rPr>
        <w:t>:</w:t>
      </w:r>
    </w:p>
    <w:p w14:paraId="2CE714B1" w14:textId="77777777" w:rsidR="00714155" w:rsidRPr="00EB1C8F" w:rsidRDefault="00714155" w:rsidP="00D122EA">
      <w:pPr>
        <w:jc w:val="both"/>
        <w:rPr>
          <w:rFonts w:cs="Arial"/>
          <w:szCs w:val="24"/>
        </w:rPr>
      </w:pPr>
    </w:p>
    <w:p w14:paraId="1B53EFD6" w14:textId="3180790E" w:rsidR="00FC161E" w:rsidRPr="00EB1C8F" w:rsidRDefault="00714155" w:rsidP="00EB1C8F">
      <w:pPr>
        <w:pStyle w:val="Default"/>
        <w:jc w:val="both"/>
        <w:rPr>
          <w:lang w:val="es-MX"/>
        </w:rPr>
      </w:pPr>
      <w:r w:rsidRPr="00EB1C8F">
        <w:tab/>
      </w:r>
      <w:r w:rsidR="00EB1C8F" w:rsidRPr="00EB1C8F">
        <w:t xml:space="preserve">En </w:t>
      </w:r>
      <w:r w:rsidR="00EB1C8F">
        <w:t xml:space="preserve">atención </w:t>
      </w:r>
      <w:r w:rsidR="00EB1C8F" w:rsidRPr="00EB1C8F">
        <w:t xml:space="preserve">razón a la gestión aprobada y comunicada por la Dirección Nacional de Pensiones, por medio de la resolución N° DNP- RRE- 702-2021 del 02 de Setiembre del año en curso, recibida por la interesada en fecha 13 de Octubre del 2021, concerniente a la aprobación del trámite para la jubilación de la suscrita, </w:t>
      </w:r>
      <w:r w:rsidR="00EB1C8F">
        <w:t>se comunica la decisión de la suscrita de acoger la misma, a efectos de que sea efectiva a partir del 01 de Noviembre del año en curso, lo anterior a efectos de que como Superior inmediato proceda con las medidas correspondientes para asegurar la continuidad del función y operación normal de este Departamento; en adición a lo anterior, se adjunta el respectivo informe de fin de gestión según establecen los lineamientos normativos que nos rigen.</w:t>
      </w:r>
    </w:p>
    <w:p w14:paraId="21EFCC9D" w14:textId="77777777" w:rsidR="00EB1C8F" w:rsidRDefault="00EB1C8F" w:rsidP="00D122EA">
      <w:pPr>
        <w:jc w:val="both"/>
        <w:rPr>
          <w:rFonts w:cs="Arial"/>
          <w:szCs w:val="24"/>
        </w:rPr>
      </w:pPr>
    </w:p>
    <w:p w14:paraId="796239A8" w14:textId="28B0CE87" w:rsidR="00B5744E" w:rsidRPr="00FC161E" w:rsidRDefault="00237777" w:rsidP="00D122EA">
      <w:pPr>
        <w:jc w:val="both"/>
        <w:rPr>
          <w:rFonts w:cs="Arial"/>
          <w:szCs w:val="24"/>
        </w:rPr>
      </w:pPr>
      <w:r w:rsidRPr="00FC161E">
        <w:rPr>
          <w:rFonts w:cs="Arial"/>
          <w:noProof/>
          <w:szCs w:val="24"/>
          <w:lang w:eastAsia="es-CR"/>
        </w:rPr>
        <w:drawing>
          <wp:anchor distT="0" distB="0" distL="114300" distR="114300" simplePos="0" relativeHeight="251658240" behindDoc="0" locked="0" layoutInCell="1" allowOverlap="1" wp14:anchorId="73048078" wp14:editId="6B249B92">
            <wp:simplePos x="0" y="0"/>
            <wp:positionH relativeFrom="margin">
              <wp:posOffset>861695</wp:posOffset>
            </wp:positionH>
            <wp:positionV relativeFrom="paragraph">
              <wp:posOffset>6985</wp:posOffset>
            </wp:positionV>
            <wp:extent cx="1314450" cy="1269365"/>
            <wp:effectExtent l="0" t="0" r="0" b="6985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ELLO DTIC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3E8" w:rsidRPr="00FC161E">
        <w:rPr>
          <w:rFonts w:cs="Arial"/>
          <w:szCs w:val="24"/>
        </w:rPr>
        <w:tab/>
      </w:r>
    </w:p>
    <w:p w14:paraId="484AE77A" w14:textId="16D7E0E6" w:rsidR="001131EF" w:rsidRPr="00FC161E" w:rsidRDefault="00851825" w:rsidP="00EB1C8F">
      <w:pPr>
        <w:ind w:firstLine="708"/>
        <w:jc w:val="both"/>
        <w:rPr>
          <w:rFonts w:cs="Arial"/>
          <w:szCs w:val="24"/>
        </w:rPr>
      </w:pPr>
      <w:r w:rsidRPr="00FC161E">
        <w:rPr>
          <w:rFonts w:cs="Arial"/>
          <w:szCs w:val="24"/>
        </w:rPr>
        <w:t>Atentamente,</w:t>
      </w:r>
    </w:p>
    <w:p w14:paraId="7C9F207D" w14:textId="1F44C287" w:rsidR="00492181" w:rsidRPr="00FC161E" w:rsidRDefault="00492181" w:rsidP="00D122EA">
      <w:pPr>
        <w:jc w:val="both"/>
        <w:rPr>
          <w:rFonts w:cs="Arial"/>
          <w:szCs w:val="24"/>
        </w:rPr>
      </w:pPr>
    </w:p>
    <w:p w14:paraId="7FAE4E32" w14:textId="5258A3D8" w:rsidR="002E6498" w:rsidRDefault="002E6498" w:rsidP="00D122EA">
      <w:pPr>
        <w:jc w:val="both"/>
        <w:rPr>
          <w:rFonts w:cs="Arial"/>
          <w:szCs w:val="24"/>
        </w:rPr>
      </w:pPr>
    </w:p>
    <w:p w14:paraId="2D928902" w14:textId="045A344C" w:rsidR="008467A5" w:rsidRDefault="008467A5" w:rsidP="00D122EA">
      <w:pPr>
        <w:jc w:val="both"/>
        <w:rPr>
          <w:rFonts w:cs="Arial"/>
          <w:szCs w:val="24"/>
        </w:rPr>
      </w:pPr>
    </w:p>
    <w:p w14:paraId="1394F22C" w14:textId="77777777" w:rsidR="008467A5" w:rsidRPr="00FC161E" w:rsidRDefault="008467A5" w:rsidP="00D122EA">
      <w:pPr>
        <w:jc w:val="both"/>
        <w:rPr>
          <w:rFonts w:cs="Arial"/>
          <w:szCs w:val="24"/>
        </w:rPr>
      </w:pPr>
    </w:p>
    <w:p w14:paraId="5CFADEDB" w14:textId="77777777" w:rsidR="006E208E" w:rsidRPr="00FC161E" w:rsidRDefault="006E208E" w:rsidP="00D122EA">
      <w:pPr>
        <w:jc w:val="both"/>
        <w:rPr>
          <w:rFonts w:cs="Arial"/>
          <w:szCs w:val="24"/>
        </w:rPr>
      </w:pPr>
    </w:p>
    <w:p w14:paraId="45971CF8" w14:textId="33ED7B61" w:rsidR="00237777" w:rsidRPr="00FC161E" w:rsidRDefault="000D014C" w:rsidP="00D122EA">
      <w:pPr>
        <w:ind w:left="2832" w:firstLine="708"/>
        <w:jc w:val="both"/>
        <w:rPr>
          <w:rFonts w:cs="Arial"/>
          <w:szCs w:val="24"/>
        </w:rPr>
      </w:pPr>
      <w:r w:rsidRPr="00FC161E">
        <w:rPr>
          <w:rFonts w:cs="Arial"/>
          <w:szCs w:val="24"/>
        </w:rPr>
        <w:t>L</w:t>
      </w:r>
      <w:r w:rsidR="00C22B3A" w:rsidRPr="00FC161E">
        <w:rPr>
          <w:rFonts w:cs="Arial"/>
          <w:szCs w:val="24"/>
        </w:rPr>
        <w:t>ic</w:t>
      </w:r>
      <w:r w:rsidRPr="00FC161E">
        <w:rPr>
          <w:rFonts w:cs="Arial"/>
          <w:szCs w:val="24"/>
        </w:rPr>
        <w:t>da</w:t>
      </w:r>
      <w:r w:rsidR="00C22B3A" w:rsidRPr="00FC161E">
        <w:rPr>
          <w:rFonts w:cs="Arial"/>
          <w:szCs w:val="24"/>
        </w:rPr>
        <w:t xml:space="preserve">. </w:t>
      </w:r>
      <w:r w:rsidRPr="00FC161E">
        <w:rPr>
          <w:rFonts w:cs="Arial"/>
          <w:szCs w:val="24"/>
        </w:rPr>
        <w:t>Patricia Chacón Jiménez</w:t>
      </w:r>
    </w:p>
    <w:p w14:paraId="0B238969" w14:textId="6081CBA2" w:rsidR="00A16567" w:rsidRPr="00FC161E" w:rsidRDefault="00237777" w:rsidP="00D122EA">
      <w:pPr>
        <w:ind w:left="2832" w:firstLine="708"/>
        <w:jc w:val="both"/>
        <w:rPr>
          <w:rFonts w:cs="Arial"/>
          <w:szCs w:val="24"/>
        </w:rPr>
      </w:pPr>
      <w:r w:rsidRPr="00FC161E">
        <w:rPr>
          <w:rFonts w:cs="Arial"/>
          <w:szCs w:val="24"/>
        </w:rPr>
        <w:tab/>
        <w:t xml:space="preserve"> </w:t>
      </w:r>
      <w:r w:rsidR="00C82A02">
        <w:rPr>
          <w:rFonts w:cs="Arial"/>
          <w:szCs w:val="24"/>
        </w:rPr>
        <w:t>J</w:t>
      </w:r>
      <w:r w:rsidRPr="00FC161E">
        <w:rPr>
          <w:rFonts w:cs="Arial"/>
          <w:szCs w:val="24"/>
        </w:rPr>
        <w:t>efa</w:t>
      </w:r>
      <w:r w:rsidR="00EB1C8F">
        <w:rPr>
          <w:rFonts w:cs="Arial"/>
          <w:szCs w:val="24"/>
        </w:rPr>
        <w:t>tura, DTIC.</w:t>
      </w:r>
      <w:r w:rsidR="006E58CB" w:rsidRPr="00FC161E">
        <w:rPr>
          <w:rFonts w:cs="Arial"/>
          <w:szCs w:val="24"/>
        </w:rPr>
        <w:t xml:space="preserve">  </w:t>
      </w:r>
    </w:p>
    <w:p w14:paraId="02900A06" w14:textId="30FF7539" w:rsidR="00FC161E" w:rsidRDefault="00FC161E" w:rsidP="00D122EA">
      <w:pPr>
        <w:jc w:val="both"/>
        <w:rPr>
          <w:rFonts w:cs="Arial"/>
          <w:sz w:val="20"/>
        </w:rPr>
      </w:pPr>
    </w:p>
    <w:p w14:paraId="2B94659F" w14:textId="563A08E7" w:rsidR="00D122EA" w:rsidRDefault="00D122EA" w:rsidP="00D122EA">
      <w:pPr>
        <w:jc w:val="both"/>
        <w:rPr>
          <w:rFonts w:cs="Arial"/>
          <w:sz w:val="20"/>
        </w:rPr>
      </w:pPr>
    </w:p>
    <w:p w14:paraId="1E8C6202" w14:textId="77777777" w:rsidR="00D122EA" w:rsidRDefault="00D122EA" w:rsidP="00D122EA">
      <w:pPr>
        <w:jc w:val="both"/>
        <w:rPr>
          <w:rFonts w:cs="Arial"/>
          <w:sz w:val="20"/>
        </w:rPr>
      </w:pPr>
    </w:p>
    <w:p w14:paraId="5EC7EBE4" w14:textId="4A8FB485" w:rsidR="00A16567" w:rsidRDefault="00EB1C8F" w:rsidP="00D122EA">
      <w:pPr>
        <w:jc w:val="both"/>
        <w:rPr>
          <w:rFonts w:cs="Arial"/>
          <w:sz w:val="20"/>
        </w:rPr>
      </w:pPr>
      <w:r>
        <w:rPr>
          <w:rFonts w:cs="Arial"/>
          <w:sz w:val="20"/>
        </w:rPr>
        <w:t>PCHJ/</w:t>
      </w:r>
      <w:proofErr w:type="spellStart"/>
      <w:r>
        <w:rPr>
          <w:rFonts w:cs="Arial"/>
          <w:sz w:val="20"/>
        </w:rPr>
        <w:t>mef</w:t>
      </w:r>
      <w:proofErr w:type="spellEnd"/>
    </w:p>
    <w:p w14:paraId="18E6C317" w14:textId="77777777" w:rsidR="009F386C" w:rsidRDefault="009F386C" w:rsidP="00D122EA">
      <w:pPr>
        <w:jc w:val="both"/>
        <w:rPr>
          <w:rFonts w:cs="Arial"/>
          <w:sz w:val="20"/>
        </w:rPr>
      </w:pPr>
    </w:p>
    <w:p w14:paraId="4FF56361" w14:textId="43546D02" w:rsidR="00686727" w:rsidRDefault="00686727" w:rsidP="00D122EA">
      <w:pPr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Copia </w:t>
      </w:r>
      <w:proofErr w:type="spellStart"/>
      <w:r w:rsidR="009F386C">
        <w:rPr>
          <w:rFonts w:cs="Arial"/>
          <w:sz w:val="20"/>
        </w:rPr>
        <w:t>Dig</w:t>
      </w:r>
      <w:proofErr w:type="spellEnd"/>
      <w:r w:rsidR="009F386C">
        <w:rPr>
          <w:rFonts w:cs="Arial"/>
          <w:sz w:val="20"/>
        </w:rPr>
        <w:t xml:space="preserve">.  Lic. Kattya Varela G., Jefatura, </w:t>
      </w:r>
      <w:proofErr w:type="spellStart"/>
      <w:r w:rsidR="009F386C">
        <w:rPr>
          <w:rFonts w:cs="Arial"/>
          <w:sz w:val="20"/>
        </w:rPr>
        <w:t>a.i.</w:t>
      </w:r>
      <w:proofErr w:type="spellEnd"/>
      <w:r w:rsidR="009F386C">
        <w:rPr>
          <w:rFonts w:cs="Arial"/>
          <w:sz w:val="20"/>
        </w:rPr>
        <w:t>, Departamento de Recursos Humanos.</w:t>
      </w:r>
    </w:p>
    <w:p w14:paraId="1898EAE6" w14:textId="1EB0A807" w:rsidR="009F386C" w:rsidRDefault="009F386C" w:rsidP="00D122EA">
      <w:pPr>
        <w:jc w:val="both"/>
        <w:rPr>
          <w:rFonts w:cs="Arial"/>
          <w:sz w:val="20"/>
        </w:rPr>
      </w:pPr>
      <w:r>
        <w:rPr>
          <w:rFonts w:cs="Arial"/>
          <w:sz w:val="20"/>
        </w:rPr>
        <w:tab/>
        <w:t xml:space="preserve">      Lic. Allan Matamoros H., Administrador Sitio Web TSE.</w:t>
      </w:r>
    </w:p>
    <w:p w14:paraId="7A2ADC52" w14:textId="34725DE0" w:rsidR="009F386C" w:rsidRDefault="009F386C" w:rsidP="00D122EA">
      <w:pPr>
        <w:jc w:val="both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14:paraId="3F8B7395" w14:textId="77777777" w:rsidR="009F386C" w:rsidRDefault="009F386C" w:rsidP="00D122EA">
      <w:pPr>
        <w:jc w:val="both"/>
        <w:rPr>
          <w:rFonts w:cs="Arial"/>
          <w:sz w:val="20"/>
        </w:rPr>
      </w:pPr>
    </w:p>
    <w:p w14:paraId="49D2534B" w14:textId="0BCAA88F" w:rsidR="00D122EA" w:rsidRPr="00D122EA" w:rsidRDefault="00D122EA" w:rsidP="00D122EA">
      <w:pPr>
        <w:jc w:val="both"/>
        <w:rPr>
          <w:rFonts w:cs="Arial"/>
          <w:i/>
          <w:sz w:val="20"/>
        </w:rPr>
      </w:pPr>
      <w:proofErr w:type="spellStart"/>
      <w:r>
        <w:rPr>
          <w:rFonts w:cs="Arial"/>
          <w:sz w:val="20"/>
        </w:rPr>
        <w:t>Adj</w:t>
      </w:r>
      <w:proofErr w:type="spellEnd"/>
      <w:r>
        <w:rPr>
          <w:rFonts w:cs="Arial"/>
          <w:sz w:val="20"/>
        </w:rPr>
        <w:t xml:space="preserve">: </w:t>
      </w:r>
      <w:proofErr w:type="spellStart"/>
      <w:r>
        <w:rPr>
          <w:rFonts w:cs="Arial"/>
          <w:sz w:val="20"/>
        </w:rPr>
        <w:t>Dig</w:t>
      </w:r>
      <w:proofErr w:type="spellEnd"/>
      <w:r>
        <w:rPr>
          <w:rFonts w:cs="Arial"/>
          <w:sz w:val="20"/>
        </w:rPr>
        <w:t xml:space="preserve">.: </w:t>
      </w:r>
      <w:r w:rsidRPr="00D122EA">
        <w:rPr>
          <w:rFonts w:cs="Arial"/>
          <w:i/>
          <w:sz w:val="20"/>
        </w:rPr>
        <w:t xml:space="preserve">Informe </w:t>
      </w:r>
      <w:r w:rsidR="00EB1C8F">
        <w:rPr>
          <w:rFonts w:cs="Arial"/>
          <w:i/>
          <w:sz w:val="20"/>
        </w:rPr>
        <w:t xml:space="preserve">final de </w:t>
      </w:r>
      <w:r w:rsidR="000B1750">
        <w:rPr>
          <w:rFonts w:cs="Arial"/>
          <w:i/>
          <w:sz w:val="20"/>
        </w:rPr>
        <w:t xml:space="preserve">gestión y sus anexos </w:t>
      </w:r>
      <w:bookmarkStart w:id="0" w:name="_GoBack"/>
      <w:bookmarkEnd w:id="0"/>
      <w:r w:rsidR="00EB1C8F">
        <w:rPr>
          <w:rFonts w:cs="Arial"/>
          <w:i/>
          <w:sz w:val="20"/>
        </w:rPr>
        <w:t>.</w:t>
      </w:r>
    </w:p>
    <w:p w14:paraId="3B9DB6BE" w14:textId="40FA6F64" w:rsidR="00552BCB" w:rsidRPr="008467A5" w:rsidRDefault="00552BCB" w:rsidP="00D122EA">
      <w:pPr>
        <w:jc w:val="both"/>
        <w:rPr>
          <w:rFonts w:cs="Arial"/>
          <w:sz w:val="20"/>
        </w:rPr>
      </w:pPr>
    </w:p>
    <w:sectPr w:rsidR="00552BCB" w:rsidRPr="008467A5" w:rsidSect="00754D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418" w:bottom="1588" w:left="1418" w:header="851" w:footer="42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D23C7" w14:textId="77777777" w:rsidR="00D93A1A" w:rsidRDefault="00D93A1A">
      <w:r>
        <w:separator/>
      </w:r>
    </w:p>
  </w:endnote>
  <w:endnote w:type="continuationSeparator" w:id="0">
    <w:p w14:paraId="30F3C1FD" w14:textId="77777777" w:rsidR="00D93A1A" w:rsidRDefault="00D9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izQuadrata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A1416" w14:textId="77777777" w:rsidR="0088391B" w:rsidRDefault="0047220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8391B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391B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0D143C4" w14:textId="77777777" w:rsidR="0088391B" w:rsidRDefault="0088391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3C5A8" w14:textId="77777777" w:rsidR="0088391B" w:rsidRPr="00774499" w:rsidRDefault="0088391B" w:rsidP="0021339D">
    <w:pPr>
      <w:pBdr>
        <w:top w:val="single" w:sz="4" w:space="1" w:color="auto"/>
      </w:pBdr>
      <w:jc w:val="center"/>
      <w:rPr>
        <w:rFonts w:cs="Arial"/>
        <w:b/>
        <w:sz w:val="20"/>
      </w:rPr>
    </w:pPr>
    <w:r w:rsidRPr="00774499">
      <w:rPr>
        <w:rFonts w:cs="Arial"/>
        <w:b/>
        <w:sz w:val="20"/>
      </w:rPr>
      <w:t>Departamento de Tecnologías de Información y Comunicaciones</w:t>
    </w:r>
  </w:p>
  <w:p w14:paraId="30128DC2" w14:textId="77777777" w:rsidR="0088391B" w:rsidRPr="00774499" w:rsidRDefault="0088391B" w:rsidP="0021339D">
    <w:pPr>
      <w:jc w:val="center"/>
      <w:rPr>
        <w:rFonts w:cs="Arial"/>
        <w:sz w:val="20"/>
      </w:rPr>
    </w:pPr>
    <w:r w:rsidRPr="00774499">
      <w:rPr>
        <w:rFonts w:cs="Arial"/>
        <w:sz w:val="20"/>
      </w:rPr>
      <w:t>Costado oeste del Parque Nacional, Apdo. 2163-1000, San José, Costa Rica</w:t>
    </w:r>
  </w:p>
  <w:p w14:paraId="52D50924" w14:textId="4FF47554" w:rsidR="0088391B" w:rsidRPr="00FD5C6D" w:rsidRDefault="0088391B" w:rsidP="0021339D">
    <w:pPr>
      <w:jc w:val="center"/>
      <w:rPr>
        <w:rFonts w:cs="Arial"/>
        <w:sz w:val="20"/>
        <w:lang w:val="pt-BR"/>
      </w:rPr>
    </w:pPr>
    <w:r w:rsidRPr="00774499">
      <w:rPr>
        <w:rFonts w:cs="Arial"/>
        <w:sz w:val="20"/>
        <w:lang w:val="es-ES"/>
      </w:rPr>
      <w:t>Teléfono: 287-5431 • Fax: 287-5591</w:t>
    </w:r>
  </w:p>
  <w:p w14:paraId="51CC96B9" w14:textId="77777777" w:rsidR="0088391B" w:rsidRPr="007D17DC" w:rsidRDefault="0088391B" w:rsidP="007D17DC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04315" w14:textId="77777777" w:rsidR="0088391B" w:rsidRPr="00774499" w:rsidRDefault="0088391B" w:rsidP="0021339D">
    <w:pPr>
      <w:pBdr>
        <w:top w:val="single" w:sz="4" w:space="1" w:color="auto"/>
      </w:pBdr>
      <w:jc w:val="center"/>
      <w:rPr>
        <w:rFonts w:cs="Arial"/>
        <w:b/>
        <w:sz w:val="20"/>
      </w:rPr>
    </w:pPr>
    <w:r w:rsidRPr="00774499">
      <w:rPr>
        <w:rFonts w:cs="Arial"/>
        <w:b/>
        <w:sz w:val="20"/>
      </w:rPr>
      <w:t>Departamento de Tecnologías de Información y Comunicaciones</w:t>
    </w:r>
  </w:p>
  <w:p w14:paraId="4E6A40F7" w14:textId="77777777" w:rsidR="0088391B" w:rsidRPr="00774499" w:rsidRDefault="0088391B" w:rsidP="0021339D">
    <w:pPr>
      <w:jc w:val="center"/>
      <w:rPr>
        <w:rFonts w:cs="Arial"/>
        <w:sz w:val="20"/>
      </w:rPr>
    </w:pPr>
    <w:r w:rsidRPr="00774499">
      <w:rPr>
        <w:rFonts w:cs="Arial"/>
        <w:sz w:val="20"/>
      </w:rPr>
      <w:t>Costado oeste del Parque Nacional, Apdo. 2163-1000, San José, Costa Rica</w:t>
    </w:r>
  </w:p>
  <w:p w14:paraId="5D4B1061" w14:textId="75AEB83B" w:rsidR="0088391B" w:rsidRPr="00FD5C6D" w:rsidRDefault="0088391B" w:rsidP="0021339D">
    <w:pPr>
      <w:jc w:val="center"/>
      <w:rPr>
        <w:rFonts w:cs="Arial"/>
        <w:sz w:val="20"/>
        <w:lang w:val="pt-BR"/>
      </w:rPr>
    </w:pPr>
    <w:r w:rsidRPr="00774499">
      <w:rPr>
        <w:rFonts w:cs="Arial"/>
        <w:sz w:val="20"/>
        <w:lang w:val="es-ES"/>
      </w:rPr>
      <w:t xml:space="preserve">Teléfono: </w:t>
    </w:r>
    <w:r>
      <w:rPr>
        <w:rFonts w:cs="Arial"/>
        <w:sz w:val="20"/>
        <w:lang w:val="es-ES"/>
      </w:rPr>
      <w:t>2</w:t>
    </w:r>
    <w:r w:rsidRPr="00774499">
      <w:rPr>
        <w:rFonts w:cs="Arial"/>
        <w:sz w:val="20"/>
        <w:lang w:val="es-ES"/>
      </w:rPr>
      <w:t>287-5431 • Fax: 2</w:t>
    </w:r>
    <w:r>
      <w:rPr>
        <w:rFonts w:cs="Arial"/>
        <w:sz w:val="20"/>
        <w:lang w:val="es-ES"/>
      </w:rPr>
      <w:t>2</w:t>
    </w:r>
    <w:r w:rsidRPr="00774499">
      <w:rPr>
        <w:rFonts w:cs="Arial"/>
        <w:sz w:val="20"/>
        <w:lang w:val="es-ES"/>
      </w:rPr>
      <w:t>87-5591</w:t>
    </w:r>
  </w:p>
  <w:p w14:paraId="23C05279" w14:textId="77777777" w:rsidR="0088391B" w:rsidRPr="00F100CF" w:rsidRDefault="0088391B" w:rsidP="00F100CF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BD043" w14:textId="77777777" w:rsidR="00D93A1A" w:rsidRDefault="00D93A1A">
      <w:r>
        <w:separator/>
      </w:r>
    </w:p>
  </w:footnote>
  <w:footnote w:type="continuationSeparator" w:id="0">
    <w:p w14:paraId="1AED8C9F" w14:textId="77777777" w:rsidR="00D93A1A" w:rsidRDefault="00D93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B27CF" w14:textId="5C04534D" w:rsidR="0088391B" w:rsidRPr="001C7EDF" w:rsidRDefault="0088391B" w:rsidP="00934172">
    <w:pPr>
      <w:tabs>
        <w:tab w:val="left" w:pos="5387"/>
      </w:tabs>
      <w:ind w:right="-2"/>
      <w:jc w:val="both"/>
      <w:rPr>
        <w:rFonts w:cs="Arial"/>
        <w:sz w:val="22"/>
        <w:szCs w:val="22"/>
      </w:rPr>
    </w:pPr>
    <w:r>
      <w:rPr>
        <w:noProof/>
        <w:lang w:eastAsia="es-CR"/>
      </w:rPr>
      <w:drawing>
        <wp:anchor distT="0" distB="0" distL="114300" distR="114300" simplePos="0" relativeHeight="251656704" behindDoc="1" locked="0" layoutInCell="1" allowOverlap="1" wp14:anchorId="20391FF4" wp14:editId="4A8B8DA3">
          <wp:simplePos x="0" y="0"/>
          <wp:positionH relativeFrom="column">
            <wp:posOffset>-48895</wp:posOffset>
          </wp:positionH>
          <wp:positionV relativeFrom="paragraph">
            <wp:posOffset>-194945</wp:posOffset>
          </wp:positionV>
          <wp:extent cx="1554480" cy="909320"/>
          <wp:effectExtent l="19050" t="0" r="7620" b="0"/>
          <wp:wrapTopAndBottom/>
          <wp:docPr id="1" name="Imagen 1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TSE 400 p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909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122EA">
      <w:rPr>
        <w:rFonts w:cs="Arial"/>
        <w:sz w:val="22"/>
        <w:szCs w:val="22"/>
      </w:rPr>
      <w:t xml:space="preserve">21 de julio </w:t>
    </w:r>
    <w:r w:rsidRPr="001C7EDF">
      <w:rPr>
        <w:rFonts w:cs="Arial"/>
        <w:sz w:val="22"/>
        <w:szCs w:val="22"/>
      </w:rPr>
      <w:t>de 20</w:t>
    </w:r>
    <w:r w:rsidR="00934172">
      <w:rPr>
        <w:rFonts w:cs="Arial"/>
        <w:sz w:val="22"/>
        <w:szCs w:val="22"/>
      </w:rPr>
      <w:t>21</w:t>
    </w:r>
  </w:p>
  <w:p w14:paraId="76F2DBBB" w14:textId="77777777" w:rsidR="0088391B" w:rsidRPr="001C7EDF" w:rsidRDefault="0088391B" w:rsidP="001C7EDF">
    <w:pPr>
      <w:rPr>
        <w:sz w:val="22"/>
        <w:szCs w:val="22"/>
        <w:lang w:eastAsia="en-US"/>
      </w:rPr>
    </w:pPr>
    <w:r>
      <w:rPr>
        <w:sz w:val="22"/>
        <w:szCs w:val="22"/>
        <w:lang w:eastAsia="en-US"/>
      </w:rPr>
      <w:t>L</w:t>
    </w:r>
    <w:r w:rsidR="00934172">
      <w:rPr>
        <w:sz w:val="22"/>
        <w:szCs w:val="22"/>
        <w:lang w:eastAsia="en-US"/>
      </w:rPr>
      <w:t>icda. Xenia Guerrero Arias</w:t>
    </w:r>
  </w:p>
  <w:p w14:paraId="5DE4833A" w14:textId="00577A00" w:rsidR="0088391B" w:rsidRPr="001C7EDF" w:rsidRDefault="00D122EA" w:rsidP="00D805AB">
    <w:pPr>
      <w:pStyle w:val="Nombredireccininterior"/>
      <w:spacing w:before="0" w:line="240" w:lineRule="auto"/>
      <w:rPr>
        <w:rFonts w:cs="Arial"/>
        <w:sz w:val="22"/>
        <w:szCs w:val="22"/>
        <w:lang w:val="es-CR"/>
      </w:rPr>
    </w:pPr>
    <w:r>
      <w:rPr>
        <w:rFonts w:cs="Arial"/>
        <w:bCs/>
        <w:sz w:val="22"/>
        <w:szCs w:val="22"/>
        <w:lang w:val="pt-BR"/>
      </w:rPr>
      <w:t>DTIC-283</w:t>
    </w:r>
    <w:r w:rsidR="00934172">
      <w:rPr>
        <w:rFonts w:cs="Arial"/>
        <w:bCs/>
        <w:sz w:val="22"/>
        <w:szCs w:val="22"/>
        <w:lang w:val="pt-BR"/>
      </w:rPr>
      <w:t>-2021</w:t>
    </w:r>
  </w:p>
  <w:p w14:paraId="228B304C" w14:textId="4F6480E7" w:rsidR="0088391B" w:rsidRPr="001C7EDF" w:rsidRDefault="0088391B" w:rsidP="00D805AB">
    <w:pPr>
      <w:rPr>
        <w:rFonts w:cs="Arial"/>
        <w:sz w:val="22"/>
        <w:szCs w:val="22"/>
      </w:rPr>
    </w:pPr>
    <w:r w:rsidRPr="001C7EDF">
      <w:rPr>
        <w:rFonts w:cs="Arial"/>
        <w:sz w:val="22"/>
        <w:szCs w:val="22"/>
      </w:rPr>
      <w:t xml:space="preserve">Página:  </w:t>
    </w:r>
    <w:r w:rsidR="00472202" w:rsidRPr="001C7EDF">
      <w:rPr>
        <w:rStyle w:val="Nmerodepgina"/>
        <w:rFonts w:cs="Arial"/>
        <w:sz w:val="22"/>
        <w:szCs w:val="22"/>
      </w:rPr>
      <w:fldChar w:fldCharType="begin"/>
    </w:r>
    <w:r w:rsidRPr="001C7EDF">
      <w:rPr>
        <w:rStyle w:val="Nmerodepgina"/>
        <w:rFonts w:cs="Arial"/>
        <w:sz w:val="22"/>
        <w:szCs w:val="22"/>
      </w:rPr>
      <w:instrText xml:space="preserve"> PAGE </w:instrText>
    </w:r>
    <w:r w:rsidR="00472202" w:rsidRPr="001C7EDF">
      <w:rPr>
        <w:rStyle w:val="Nmerodepgina"/>
        <w:rFonts w:cs="Arial"/>
        <w:sz w:val="22"/>
        <w:szCs w:val="22"/>
      </w:rPr>
      <w:fldChar w:fldCharType="separate"/>
    </w:r>
    <w:r w:rsidR="00EB1C8F">
      <w:rPr>
        <w:rStyle w:val="Nmerodepgina"/>
        <w:rFonts w:cs="Arial"/>
        <w:noProof/>
        <w:sz w:val="22"/>
        <w:szCs w:val="22"/>
      </w:rPr>
      <w:t>2</w:t>
    </w:r>
    <w:r w:rsidR="00472202" w:rsidRPr="001C7EDF">
      <w:rPr>
        <w:rStyle w:val="Nmerodepgina"/>
        <w:rFonts w:cs="Arial"/>
        <w:sz w:val="22"/>
        <w:szCs w:val="22"/>
      </w:rPr>
      <w:fldChar w:fldCharType="end"/>
    </w:r>
  </w:p>
  <w:p w14:paraId="50C8A07C" w14:textId="77777777" w:rsidR="0088391B" w:rsidRPr="003B3C0D" w:rsidRDefault="0088391B" w:rsidP="00B33413">
    <w:pPr>
      <w:tabs>
        <w:tab w:val="left" w:pos="5245"/>
      </w:tabs>
      <w:ind w:right="-2"/>
      <w:jc w:val="both"/>
      <w:rPr>
        <w:rFonts w:ascii="Tahoma" w:hAnsi="Tahoma" w:cs="Tahoma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F0A16" w14:textId="0DE5C8C9" w:rsidR="0088391B" w:rsidRPr="00164514" w:rsidRDefault="0088391B" w:rsidP="00164514">
    <w:pPr>
      <w:pStyle w:val="Encabezado"/>
    </w:pPr>
    <w:r>
      <w:rPr>
        <w:noProof/>
        <w:lang w:eastAsia="es-CR"/>
      </w:rPr>
      <w:drawing>
        <wp:anchor distT="0" distB="0" distL="114300" distR="114300" simplePos="0" relativeHeight="251657728" behindDoc="1" locked="0" layoutInCell="1" allowOverlap="1" wp14:anchorId="66C57051" wp14:editId="3F72C5EB">
          <wp:simplePos x="0" y="0"/>
          <wp:positionH relativeFrom="column">
            <wp:posOffset>-119380</wp:posOffset>
          </wp:positionH>
          <wp:positionV relativeFrom="paragraph">
            <wp:posOffset>-359410</wp:posOffset>
          </wp:positionV>
          <wp:extent cx="1554480" cy="904875"/>
          <wp:effectExtent l="19050" t="0" r="7620" b="0"/>
          <wp:wrapTopAndBottom/>
          <wp:docPr id="2" name="Imagen 2" descr="logo TSE 400 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TSE 400 p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</w: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00AB"/>
    <w:multiLevelType w:val="hybridMultilevel"/>
    <w:tmpl w:val="BAD89CA8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4E01"/>
    <w:multiLevelType w:val="hybridMultilevel"/>
    <w:tmpl w:val="A1581A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74144"/>
    <w:multiLevelType w:val="hybridMultilevel"/>
    <w:tmpl w:val="12F4654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D60F5"/>
    <w:multiLevelType w:val="hybridMultilevel"/>
    <w:tmpl w:val="AAE81E3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CB467D"/>
    <w:multiLevelType w:val="multilevel"/>
    <w:tmpl w:val="D1368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9D10E54"/>
    <w:multiLevelType w:val="hybridMultilevel"/>
    <w:tmpl w:val="B1A6B8E0"/>
    <w:lvl w:ilvl="0" w:tplc="140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4EE70E9"/>
    <w:multiLevelType w:val="hybridMultilevel"/>
    <w:tmpl w:val="B3B4AB6A"/>
    <w:lvl w:ilvl="0" w:tplc="140A000F">
      <w:start w:val="1"/>
      <w:numFmt w:val="decimal"/>
      <w:lvlText w:val="%1."/>
      <w:lvlJc w:val="left"/>
      <w:pPr>
        <w:ind w:left="1428" w:hanging="360"/>
      </w:pPr>
    </w:lvl>
    <w:lvl w:ilvl="1" w:tplc="140A0019" w:tentative="1">
      <w:start w:val="1"/>
      <w:numFmt w:val="lowerLetter"/>
      <w:lvlText w:val="%2."/>
      <w:lvlJc w:val="left"/>
      <w:pPr>
        <w:ind w:left="2148" w:hanging="360"/>
      </w:pPr>
    </w:lvl>
    <w:lvl w:ilvl="2" w:tplc="140A001B" w:tentative="1">
      <w:start w:val="1"/>
      <w:numFmt w:val="lowerRoman"/>
      <w:lvlText w:val="%3."/>
      <w:lvlJc w:val="right"/>
      <w:pPr>
        <w:ind w:left="2868" w:hanging="180"/>
      </w:pPr>
    </w:lvl>
    <w:lvl w:ilvl="3" w:tplc="140A000F" w:tentative="1">
      <w:start w:val="1"/>
      <w:numFmt w:val="decimal"/>
      <w:lvlText w:val="%4."/>
      <w:lvlJc w:val="left"/>
      <w:pPr>
        <w:ind w:left="3588" w:hanging="360"/>
      </w:pPr>
    </w:lvl>
    <w:lvl w:ilvl="4" w:tplc="140A0019" w:tentative="1">
      <w:start w:val="1"/>
      <w:numFmt w:val="lowerLetter"/>
      <w:lvlText w:val="%5."/>
      <w:lvlJc w:val="left"/>
      <w:pPr>
        <w:ind w:left="4308" w:hanging="360"/>
      </w:pPr>
    </w:lvl>
    <w:lvl w:ilvl="5" w:tplc="140A001B" w:tentative="1">
      <w:start w:val="1"/>
      <w:numFmt w:val="lowerRoman"/>
      <w:lvlText w:val="%6."/>
      <w:lvlJc w:val="right"/>
      <w:pPr>
        <w:ind w:left="5028" w:hanging="180"/>
      </w:pPr>
    </w:lvl>
    <w:lvl w:ilvl="6" w:tplc="140A000F" w:tentative="1">
      <w:start w:val="1"/>
      <w:numFmt w:val="decimal"/>
      <w:lvlText w:val="%7."/>
      <w:lvlJc w:val="left"/>
      <w:pPr>
        <w:ind w:left="5748" w:hanging="360"/>
      </w:pPr>
    </w:lvl>
    <w:lvl w:ilvl="7" w:tplc="140A0019" w:tentative="1">
      <w:start w:val="1"/>
      <w:numFmt w:val="lowerLetter"/>
      <w:lvlText w:val="%8."/>
      <w:lvlJc w:val="left"/>
      <w:pPr>
        <w:ind w:left="6468" w:hanging="360"/>
      </w:pPr>
    </w:lvl>
    <w:lvl w:ilvl="8" w:tplc="1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8BC7C95"/>
    <w:multiLevelType w:val="hybridMultilevel"/>
    <w:tmpl w:val="5D1C6330"/>
    <w:lvl w:ilvl="0" w:tplc="140A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C19065F"/>
    <w:multiLevelType w:val="hybridMultilevel"/>
    <w:tmpl w:val="AEA2F52E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4172E"/>
    <w:multiLevelType w:val="hybridMultilevel"/>
    <w:tmpl w:val="9788C944"/>
    <w:lvl w:ilvl="0" w:tplc="140A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140A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0" w15:restartNumberingAfterBreak="0">
    <w:nsid w:val="36D67369"/>
    <w:multiLevelType w:val="hybridMultilevel"/>
    <w:tmpl w:val="E7B0048A"/>
    <w:lvl w:ilvl="0" w:tplc="6492AED6">
      <w:start w:val="1"/>
      <w:numFmt w:val="lowerLetter"/>
      <w:lvlText w:val="%1."/>
      <w:lvlJc w:val="left"/>
      <w:pPr>
        <w:ind w:left="1788" w:hanging="360"/>
      </w:pPr>
      <w:rPr>
        <w:b w:val="0"/>
        <w:color w:val="auto"/>
      </w:rPr>
    </w:lvl>
    <w:lvl w:ilvl="1" w:tplc="1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DA53FC"/>
    <w:multiLevelType w:val="hybridMultilevel"/>
    <w:tmpl w:val="AF62DADA"/>
    <w:lvl w:ilvl="0" w:tplc="C71060EC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A2E2E10"/>
    <w:multiLevelType w:val="hybridMultilevel"/>
    <w:tmpl w:val="902684CE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62595"/>
    <w:multiLevelType w:val="hybridMultilevel"/>
    <w:tmpl w:val="E318BA2C"/>
    <w:lvl w:ilvl="0" w:tplc="140A000F">
      <w:start w:val="1"/>
      <w:numFmt w:val="decimal"/>
      <w:lvlText w:val="%1."/>
      <w:lvlJc w:val="left"/>
      <w:pPr>
        <w:ind w:left="2844" w:hanging="360"/>
      </w:pPr>
    </w:lvl>
    <w:lvl w:ilvl="1" w:tplc="140A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plc="140A001B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plc="140A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140A0019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plc="140A001B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plc="140A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140A0019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plc="140A001B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14" w15:restartNumberingAfterBreak="0">
    <w:nsid w:val="42C53F70"/>
    <w:multiLevelType w:val="hybridMultilevel"/>
    <w:tmpl w:val="508EF26A"/>
    <w:lvl w:ilvl="0" w:tplc="50DC6766">
      <w:start w:val="3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E65CF8"/>
    <w:multiLevelType w:val="hybridMultilevel"/>
    <w:tmpl w:val="C970748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764E73"/>
    <w:multiLevelType w:val="hybridMultilevel"/>
    <w:tmpl w:val="AC6637F4"/>
    <w:lvl w:ilvl="0" w:tplc="1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483968C6"/>
    <w:multiLevelType w:val="hybridMultilevel"/>
    <w:tmpl w:val="8DB04168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F00C73"/>
    <w:multiLevelType w:val="hybridMultilevel"/>
    <w:tmpl w:val="1F00B128"/>
    <w:lvl w:ilvl="0" w:tplc="140A000F">
      <w:start w:val="1"/>
      <w:numFmt w:val="decimal"/>
      <w:lvlText w:val="%1."/>
      <w:lvlJc w:val="left"/>
      <w:pPr>
        <w:ind w:left="1428" w:hanging="360"/>
      </w:pPr>
    </w:lvl>
    <w:lvl w:ilvl="1" w:tplc="140A0019" w:tentative="1">
      <w:start w:val="1"/>
      <w:numFmt w:val="lowerLetter"/>
      <w:lvlText w:val="%2."/>
      <w:lvlJc w:val="left"/>
      <w:pPr>
        <w:ind w:left="2148" w:hanging="360"/>
      </w:pPr>
    </w:lvl>
    <w:lvl w:ilvl="2" w:tplc="140A001B" w:tentative="1">
      <w:start w:val="1"/>
      <w:numFmt w:val="lowerRoman"/>
      <w:lvlText w:val="%3."/>
      <w:lvlJc w:val="right"/>
      <w:pPr>
        <w:ind w:left="2868" w:hanging="180"/>
      </w:pPr>
    </w:lvl>
    <w:lvl w:ilvl="3" w:tplc="140A000F" w:tentative="1">
      <w:start w:val="1"/>
      <w:numFmt w:val="decimal"/>
      <w:lvlText w:val="%4."/>
      <w:lvlJc w:val="left"/>
      <w:pPr>
        <w:ind w:left="3588" w:hanging="360"/>
      </w:pPr>
    </w:lvl>
    <w:lvl w:ilvl="4" w:tplc="140A0019" w:tentative="1">
      <w:start w:val="1"/>
      <w:numFmt w:val="lowerLetter"/>
      <w:lvlText w:val="%5."/>
      <w:lvlJc w:val="left"/>
      <w:pPr>
        <w:ind w:left="4308" w:hanging="360"/>
      </w:pPr>
    </w:lvl>
    <w:lvl w:ilvl="5" w:tplc="140A001B" w:tentative="1">
      <w:start w:val="1"/>
      <w:numFmt w:val="lowerRoman"/>
      <w:lvlText w:val="%6."/>
      <w:lvlJc w:val="right"/>
      <w:pPr>
        <w:ind w:left="5028" w:hanging="180"/>
      </w:pPr>
    </w:lvl>
    <w:lvl w:ilvl="6" w:tplc="140A000F" w:tentative="1">
      <w:start w:val="1"/>
      <w:numFmt w:val="decimal"/>
      <w:lvlText w:val="%7."/>
      <w:lvlJc w:val="left"/>
      <w:pPr>
        <w:ind w:left="5748" w:hanging="360"/>
      </w:pPr>
    </w:lvl>
    <w:lvl w:ilvl="7" w:tplc="140A0019" w:tentative="1">
      <w:start w:val="1"/>
      <w:numFmt w:val="lowerLetter"/>
      <w:lvlText w:val="%8."/>
      <w:lvlJc w:val="left"/>
      <w:pPr>
        <w:ind w:left="6468" w:hanging="360"/>
      </w:pPr>
    </w:lvl>
    <w:lvl w:ilvl="8" w:tplc="1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23E4D2B"/>
    <w:multiLevelType w:val="hybridMultilevel"/>
    <w:tmpl w:val="1C683AE0"/>
    <w:lvl w:ilvl="0" w:tplc="02C6E79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27A5B2B"/>
    <w:multiLevelType w:val="hybridMultilevel"/>
    <w:tmpl w:val="8BE42DE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66BF3"/>
    <w:multiLevelType w:val="hybridMultilevel"/>
    <w:tmpl w:val="6FCEC81C"/>
    <w:lvl w:ilvl="0" w:tplc="95B27C1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6D6F0E"/>
    <w:multiLevelType w:val="hybridMultilevel"/>
    <w:tmpl w:val="4066198C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7F5517"/>
    <w:multiLevelType w:val="hybridMultilevel"/>
    <w:tmpl w:val="47B8C624"/>
    <w:lvl w:ilvl="0" w:tplc="1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175C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C753E74"/>
    <w:multiLevelType w:val="hybridMultilevel"/>
    <w:tmpl w:val="01F2DF96"/>
    <w:lvl w:ilvl="0" w:tplc="BACEF9F0">
      <w:start w:val="3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66866540"/>
    <w:multiLevelType w:val="hybridMultilevel"/>
    <w:tmpl w:val="3BC8DE1E"/>
    <w:lvl w:ilvl="0" w:tplc="C56C593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1267C19"/>
    <w:multiLevelType w:val="hybridMultilevel"/>
    <w:tmpl w:val="7F9E52D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50938"/>
    <w:multiLevelType w:val="hybridMultilevel"/>
    <w:tmpl w:val="9B4E6E0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20B29"/>
    <w:multiLevelType w:val="hybridMultilevel"/>
    <w:tmpl w:val="1BEA3152"/>
    <w:lvl w:ilvl="0" w:tplc="95AC8B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FEF5607"/>
    <w:multiLevelType w:val="hybridMultilevel"/>
    <w:tmpl w:val="3C66631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11"/>
  </w:num>
  <w:num w:numId="4">
    <w:abstractNumId w:val="14"/>
  </w:num>
  <w:num w:numId="5">
    <w:abstractNumId w:val="19"/>
  </w:num>
  <w:num w:numId="6">
    <w:abstractNumId w:val="29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1"/>
  </w:num>
  <w:num w:numId="14">
    <w:abstractNumId w:val="16"/>
  </w:num>
  <w:num w:numId="15">
    <w:abstractNumId w:val="3"/>
  </w:num>
  <w:num w:numId="16">
    <w:abstractNumId w:val="20"/>
  </w:num>
  <w:num w:numId="17">
    <w:abstractNumId w:val="28"/>
  </w:num>
  <w:num w:numId="18">
    <w:abstractNumId w:val="1"/>
  </w:num>
  <w:num w:numId="19">
    <w:abstractNumId w:val="4"/>
  </w:num>
  <w:num w:numId="20">
    <w:abstractNumId w:val="9"/>
  </w:num>
  <w:num w:numId="21">
    <w:abstractNumId w:val="10"/>
  </w:num>
  <w:num w:numId="22">
    <w:abstractNumId w:val="12"/>
  </w:num>
  <w:num w:numId="23">
    <w:abstractNumId w:val="18"/>
  </w:num>
  <w:num w:numId="24">
    <w:abstractNumId w:val="22"/>
  </w:num>
  <w:num w:numId="25">
    <w:abstractNumId w:val="5"/>
  </w:num>
  <w:num w:numId="26">
    <w:abstractNumId w:val="7"/>
  </w:num>
  <w:num w:numId="27">
    <w:abstractNumId w:val="8"/>
  </w:num>
  <w:num w:numId="28">
    <w:abstractNumId w:val="23"/>
  </w:num>
  <w:num w:numId="29">
    <w:abstractNumId w:val="0"/>
  </w:num>
  <w:num w:numId="30">
    <w:abstractNumId w:val="30"/>
  </w:num>
  <w:num w:numId="31">
    <w:abstractNumId w:val="2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o:colormru v:ext="edit" colors="red,gray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F86"/>
    <w:rsid w:val="00004A81"/>
    <w:rsid w:val="00006053"/>
    <w:rsid w:val="00017596"/>
    <w:rsid w:val="0003250B"/>
    <w:rsid w:val="00043453"/>
    <w:rsid w:val="00043799"/>
    <w:rsid w:val="00050A83"/>
    <w:rsid w:val="000606B4"/>
    <w:rsid w:val="00060DB9"/>
    <w:rsid w:val="00062CDA"/>
    <w:rsid w:val="000664CF"/>
    <w:rsid w:val="0007157D"/>
    <w:rsid w:val="00072E4A"/>
    <w:rsid w:val="00072F32"/>
    <w:rsid w:val="00075C98"/>
    <w:rsid w:val="000760B3"/>
    <w:rsid w:val="00080743"/>
    <w:rsid w:val="00080AE8"/>
    <w:rsid w:val="00081172"/>
    <w:rsid w:val="00083994"/>
    <w:rsid w:val="000901B4"/>
    <w:rsid w:val="0009175D"/>
    <w:rsid w:val="00093104"/>
    <w:rsid w:val="000A0D80"/>
    <w:rsid w:val="000A0EE5"/>
    <w:rsid w:val="000A1D86"/>
    <w:rsid w:val="000A746A"/>
    <w:rsid w:val="000B1750"/>
    <w:rsid w:val="000B204B"/>
    <w:rsid w:val="000B38A5"/>
    <w:rsid w:val="000B4467"/>
    <w:rsid w:val="000B4CF4"/>
    <w:rsid w:val="000B5B55"/>
    <w:rsid w:val="000B5F96"/>
    <w:rsid w:val="000C277F"/>
    <w:rsid w:val="000C60A5"/>
    <w:rsid w:val="000D014C"/>
    <w:rsid w:val="000D021E"/>
    <w:rsid w:val="000D4889"/>
    <w:rsid w:val="000D6410"/>
    <w:rsid w:val="000F6119"/>
    <w:rsid w:val="000F63D3"/>
    <w:rsid w:val="000F7248"/>
    <w:rsid w:val="00103A16"/>
    <w:rsid w:val="00106E38"/>
    <w:rsid w:val="0011032C"/>
    <w:rsid w:val="00112E1F"/>
    <w:rsid w:val="001131EF"/>
    <w:rsid w:val="001167AF"/>
    <w:rsid w:val="00120162"/>
    <w:rsid w:val="0012246F"/>
    <w:rsid w:val="00122BFB"/>
    <w:rsid w:val="0012575A"/>
    <w:rsid w:val="001257C6"/>
    <w:rsid w:val="0012686A"/>
    <w:rsid w:val="00132818"/>
    <w:rsid w:val="0013358E"/>
    <w:rsid w:val="00134B60"/>
    <w:rsid w:val="00140CFE"/>
    <w:rsid w:val="00150431"/>
    <w:rsid w:val="0015799D"/>
    <w:rsid w:val="00157FFA"/>
    <w:rsid w:val="00160B85"/>
    <w:rsid w:val="00161020"/>
    <w:rsid w:val="00164514"/>
    <w:rsid w:val="00166F00"/>
    <w:rsid w:val="00166F61"/>
    <w:rsid w:val="00167311"/>
    <w:rsid w:val="0017020E"/>
    <w:rsid w:val="0017087D"/>
    <w:rsid w:val="00172650"/>
    <w:rsid w:val="001731BC"/>
    <w:rsid w:val="0018040B"/>
    <w:rsid w:val="00180FDB"/>
    <w:rsid w:val="00183829"/>
    <w:rsid w:val="00184BDA"/>
    <w:rsid w:val="00184EBF"/>
    <w:rsid w:val="00190964"/>
    <w:rsid w:val="00192D76"/>
    <w:rsid w:val="0019353C"/>
    <w:rsid w:val="00197AA4"/>
    <w:rsid w:val="00197B86"/>
    <w:rsid w:val="001A5B00"/>
    <w:rsid w:val="001B088E"/>
    <w:rsid w:val="001C1611"/>
    <w:rsid w:val="001C1994"/>
    <w:rsid w:val="001C1B35"/>
    <w:rsid w:val="001C7EDF"/>
    <w:rsid w:val="001D0E58"/>
    <w:rsid w:val="001D25AE"/>
    <w:rsid w:val="001D57B8"/>
    <w:rsid w:val="001E146C"/>
    <w:rsid w:val="001E1EF6"/>
    <w:rsid w:val="001E69B0"/>
    <w:rsid w:val="001E7A4D"/>
    <w:rsid w:val="001E7DA8"/>
    <w:rsid w:val="001F1564"/>
    <w:rsid w:val="001F41F4"/>
    <w:rsid w:val="001F657C"/>
    <w:rsid w:val="0021185D"/>
    <w:rsid w:val="0021339D"/>
    <w:rsid w:val="002142DC"/>
    <w:rsid w:val="00216924"/>
    <w:rsid w:val="00222C97"/>
    <w:rsid w:val="0022734E"/>
    <w:rsid w:val="00237777"/>
    <w:rsid w:val="002400B6"/>
    <w:rsid w:val="002426BD"/>
    <w:rsid w:val="00245C60"/>
    <w:rsid w:val="0024643F"/>
    <w:rsid w:val="00246948"/>
    <w:rsid w:val="00252C4C"/>
    <w:rsid w:val="00253018"/>
    <w:rsid w:val="0026172D"/>
    <w:rsid w:val="002621A7"/>
    <w:rsid w:val="00263AC2"/>
    <w:rsid w:val="002647C6"/>
    <w:rsid w:val="002664B9"/>
    <w:rsid w:val="002666FA"/>
    <w:rsid w:val="00270CA0"/>
    <w:rsid w:val="002723DE"/>
    <w:rsid w:val="00275192"/>
    <w:rsid w:val="00277135"/>
    <w:rsid w:val="00280B3D"/>
    <w:rsid w:val="0028685B"/>
    <w:rsid w:val="00295C58"/>
    <w:rsid w:val="002A1B4A"/>
    <w:rsid w:val="002A2647"/>
    <w:rsid w:val="002B4A7A"/>
    <w:rsid w:val="002B592E"/>
    <w:rsid w:val="002C15CC"/>
    <w:rsid w:val="002C3362"/>
    <w:rsid w:val="002C4891"/>
    <w:rsid w:val="002C53C3"/>
    <w:rsid w:val="002C6346"/>
    <w:rsid w:val="002D3310"/>
    <w:rsid w:val="002D6F19"/>
    <w:rsid w:val="002D74D9"/>
    <w:rsid w:val="002E2DD7"/>
    <w:rsid w:val="002E5CF8"/>
    <w:rsid w:val="002E6498"/>
    <w:rsid w:val="002E7893"/>
    <w:rsid w:val="002F7002"/>
    <w:rsid w:val="00301C49"/>
    <w:rsid w:val="00312F7C"/>
    <w:rsid w:val="00315C36"/>
    <w:rsid w:val="0032454E"/>
    <w:rsid w:val="00335398"/>
    <w:rsid w:val="00336CE2"/>
    <w:rsid w:val="003426E8"/>
    <w:rsid w:val="00342DA6"/>
    <w:rsid w:val="0034640E"/>
    <w:rsid w:val="00351857"/>
    <w:rsid w:val="00356EF1"/>
    <w:rsid w:val="0036067A"/>
    <w:rsid w:val="003657A8"/>
    <w:rsid w:val="00366C3A"/>
    <w:rsid w:val="00376BDA"/>
    <w:rsid w:val="00382691"/>
    <w:rsid w:val="00387FC5"/>
    <w:rsid w:val="0039313A"/>
    <w:rsid w:val="00396C70"/>
    <w:rsid w:val="003A51F1"/>
    <w:rsid w:val="003B17E6"/>
    <w:rsid w:val="003B2CBE"/>
    <w:rsid w:val="003B3C0D"/>
    <w:rsid w:val="003C2758"/>
    <w:rsid w:val="003D17E8"/>
    <w:rsid w:val="003D1B1B"/>
    <w:rsid w:val="003D3110"/>
    <w:rsid w:val="003D40CE"/>
    <w:rsid w:val="003D60A7"/>
    <w:rsid w:val="003D72C6"/>
    <w:rsid w:val="003E0EB4"/>
    <w:rsid w:val="003E27DE"/>
    <w:rsid w:val="003E2DC6"/>
    <w:rsid w:val="003E6706"/>
    <w:rsid w:val="003F4369"/>
    <w:rsid w:val="003F6142"/>
    <w:rsid w:val="00404499"/>
    <w:rsid w:val="00407CCA"/>
    <w:rsid w:val="00413C86"/>
    <w:rsid w:val="004147DF"/>
    <w:rsid w:val="00421CFF"/>
    <w:rsid w:val="004272DA"/>
    <w:rsid w:val="00430BB0"/>
    <w:rsid w:val="00431324"/>
    <w:rsid w:val="00432624"/>
    <w:rsid w:val="0043271F"/>
    <w:rsid w:val="00436440"/>
    <w:rsid w:val="00442077"/>
    <w:rsid w:val="00446A40"/>
    <w:rsid w:val="00452606"/>
    <w:rsid w:val="00454393"/>
    <w:rsid w:val="00455C86"/>
    <w:rsid w:val="0045781A"/>
    <w:rsid w:val="00461FD4"/>
    <w:rsid w:val="00463025"/>
    <w:rsid w:val="00464CC2"/>
    <w:rsid w:val="00472202"/>
    <w:rsid w:val="00473E10"/>
    <w:rsid w:val="004836C2"/>
    <w:rsid w:val="00484D6D"/>
    <w:rsid w:val="004866CE"/>
    <w:rsid w:val="00490CD7"/>
    <w:rsid w:val="00492181"/>
    <w:rsid w:val="00494B2F"/>
    <w:rsid w:val="004A7285"/>
    <w:rsid w:val="004B4D25"/>
    <w:rsid w:val="004C0216"/>
    <w:rsid w:val="004D0534"/>
    <w:rsid w:val="004D2EAF"/>
    <w:rsid w:val="004D385F"/>
    <w:rsid w:val="004D4E6A"/>
    <w:rsid w:val="004D6535"/>
    <w:rsid w:val="004E4B58"/>
    <w:rsid w:val="004E668A"/>
    <w:rsid w:val="004E73ED"/>
    <w:rsid w:val="004F79C0"/>
    <w:rsid w:val="00522F25"/>
    <w:rsid w:val="00523561"/>
    <w:rsid w:val="0052570A"/>
    <w:rsid w:val="0054792A"/>
    <w:rsid w:val="00552009"/>
    <w:rsid w:val="00552BCB"/>
    <w:rsid w:val="005602D5"/>
    <w:rsid w:val="00560561"/>
    <w:rsid w:val="00563A81"/>
    <w:rsid w:val="0056464C"/>
    <w:rsid w:val="00565DC4"/>
    <w:rsid w:val="00572E52"/>
    <w:rsid w:val="00572FA5"/>
    <w:rsid w:val="00576003"/>
    <w:rsid w:val="00576272"/>
    <w:rsid w:val="00581EAD"/>
    <w:rsid w:val="00590B8C"/>
    <w:rsid w:val="005926EA"/>
    <w:rsid w:val="005968EC"/>
    <w:rsid w:val="00597D4C"/>
    <w:rsid w:val="005A00C5"/>
    <w:rsid w:val="005A05B1"/>
    <w:rsid w:val="005A0F07"/>
    <w:rsid w:val="005B3F14"/>
    <w:rsid w:val="005B732C"/>
    <w:rsid w:val="005C1279"/>
    <w:rsid w:val="005C198D"/>
    <w:rsid w:val="005C1B9C"/>
    <w:rsid w:val="005D1E0A"/>
    <w:rsid w:val="005D2B06"/>
    <w:rsid w:val="005E01A3"/>
    <w:rsid w:val="005E66B2"/>
    <w:rsid w:val="005E6DAE"/>
    <w:rsid w:val="005E75DE"/>
    <w:rsid w:val="005F673D"/>
    <w:rsid w:val="006004E0"/>
    <w:rsid w:val="0060149F"/>
    <w:rsid w:val="00604874"/>
    <w:rsid w:val="00611792"/>
    <w:rsid w:val="0061282D"/>
    <w:rsid w:val="00617672"/>
    <w:rsid w:val="00625C75"/>
    <w:rsid w:val="006323AB"/>
    <w:rsid w:val="0063340E"/>
    <w:rsid w:val="006357E0"/>
    <w:rsid w:val="00642403"/>
    <w:rsid w:val="00645080"/>
    <w:rsid w:val="0064747F"/>
    <w:rsid w:val="006523FB"/>
    <w:rsid w:val="00653B8B"/>
    <w:rsid w:val="00656970"/>
    <w:rsid w:val="006569A9"/>
    <w:rsid w:val="00670EE1"/>
    <w:rsid w:val="00672D1B"/>
    <w:rsid w:val="006745FB"/>
    <w:rsid w:val="00674628"/>
    <w:rsid w:val="00681177"/>
    <w:rsid w:val="00686727"/>
    <w:rsid w:val="00690780"/>
    <w:rsid w:val="00693C57"/>
    <w:rsid w:val="00694504"/>
    <w:rsid w:val="006A0748"/>
    <w:rsid w:val="006A2357"/>
    <w:rsid w:val="006B2288"/>
    <w:rsid w:val="006B6D1B"/>
    <w:rsid w:val="006C4482"/>
    <w:rsid w:val="006D191F"/>
    <w:rsid w:val="006D192E"/>
    <w:rsid w:val="006D3E49"/>
    <w:rsid w:val="006E208E"/>
    <w:rsid w:val="006E58CB"/>
    <w:rsid w:val="006E637D"/>
    <w:rsid w:val="006E7A15"/>
    <w:rsid w:val="006F1EBC"/>
    <w:rsid w:val="006F345C"/>
    <w:rsid w:val="006F6761"/>
    <w:rsid w:val="006F760C"/>
    <w:rsid w:val="00702B40"/>
    <w:rsid w:val="0070319B"/>
    <w:rsid w:val="00707C3B"/>
    <w:rsid w:val="00713B8D"/>
    <w:rsid w:val="00714155"/>
    <w:rsid w:val="007213AA"/>
    <w:rsid w:val="007232E6"/>
    <w:rsid w:val="00724606"/>
    <w:rsid w:val="00754192"/>
    <w:rsid w:val="00754DB3"/>
    <w:rsid w:val="0075650B"/>
    <w:rsid w:val="0076035A"/>
    <w:rsid w:val="00762352"/>
    <w:rsid w:val="00762CBB"/>
    <w:rsid w:val="007659C6"/>
    <w:rsid w:val="0076709F"/>
    <w:rsid w:val="00772F47"/>
    <w:rsid w:val="0077426A"/>
    <w:rsid w:val="00777271"/>
    <w:rsid w:val="00780CE4"/>
    <w:rsid w:val="00784DF4"/>
    <w:rsid w:val="0078709A"/>
    <w:rsid w:val="00790161"/>
    <w:rsid w:val="007925DA"/>
    <w:rsid w:val="00795ABC"/>
    <w:rsid w:val="00797F05"/>
    <w:rsid w:val="007A19D0"/>
    <w:rsid w:val="007A3E9E"/>
    <w:rsid w:val="007A4F20"/>
    <w:rsid w:val="007A7ABB"/>
    <w:rsid w:val="007B1313"/>
    <w:rsid w:val="007B1E37"/>
    <w:rsid w:val="007B2A49"/>
    <w:rsid w:val="007B3B25"/>
    <w:rsid w:val="007C1EEE"/>
    <w:rsid w:val="007D143B"/>
    <w:rsid w:val="007D17DC"/>
    <w:rsid w:val="007D7FA9"/>
    <w:rsid w:val="007E08AC"/>
    <w:rsid w:val="007E55E1"/>
    <w:rsid w:val="007F1450"/>
    <w:rsid w:val="007F374B"/>
    <w:rsid w:val="007F3F2D"/>
    <w:rsid w:val="008138AA"/>
    <w:rsid w:val="00814154"/>
    <w:rsid w:val="00823C73"/>
    <w:rsid w:val="00823DD8"/>
    <w:rsid w:val="00841B77"/>
    <w:rsid w:val="008440CE"/>
    <w:rsid w:val="008467A5"/>
    <w:rsid w:val="00847DDD"/>
    <w:rsid w:val="00851825"/>
    <w:rsid w:val="00865477"/>
    <w:rsid w:val="00867CE2"/>
    <w:rsid w:val="0087572E"/>
    <w:rsid w:val="008764BA"/>
    <w:rsid w:val="00877319"/>
    <w:rsid w:val="008826A3"/>
    <w:rsid w:val="00882BAD"/>
    <w:rsid w:val="0088391B"/>
    <w:rsid w:val="0088430E"/>
    <w:rsid w:val="00886BD8"/>
    <w:rsid w:val="00887FE1"/>
    <w:rsid w:val="008962E3"/>
    <w:rsid w:val="008A2799"/>
    <w:rsid w:val="008A43EF"/>
    <w:rsid w:val="008A5403"/>
    <w:rsid w:val="008A72FA"/>
    <w:rsid w:val="008A7DD5"/>
    <w:rsid w:val="008B4929"/>
    <w:rsid w:val="008C01F3"/>
    <w:rsid w:val="008C7491"/>
    <w:rsid w:val="008D01B3"/>
    <w:rsid w:val="008D164F"/>
    <w:rsid w:val="008D291A"/>
    <w:rsid w:val="008F1B04"/>
    <w:rsid w:val="008F33E0"/>
    <w:rsid w:val="008F486E"/>
    <w:rsid w:val="00900347"/>
    <w:rsid w:val="00900FE0"/>
    <w:rsid w:val="00904126"/>
    <w:rsid w:val="00905522"/>
    <w:rsid w:val="00906427"/>
    <w:rsid w:val="009216CB"/>
    <w:rsid w:val="00921954"/>
    <w:rsid w:val="00924B14"/>
    <w:rsid w:val="00926B9F"/>
    <w:rsid w:val="00931CCD"/>
    <w:rsid w:val="00934172"/>
    <w:rsid w:val="009377F1"/>
    <w:rsid w:val="00941A03"/>
    <w:rsid w:val="009457BA"/>
    <w:rsid w:val="009469A0"/>
    <w:rsid w:val="00951927"/>
    <w:rsid w:val="00953630"/>
    <w:rsid w:val="00957D89"/>
    <w:rsid w:val="00960343"/>
    <w:rsid w:val="0096643E"/>
    <w:rsid w:val="009729EE"/>
    <w:rsid w:val="0097691A"/>
    <w:rsid w:val="00980A21"/>
    <w:rsid w:val="00992E31"/>
    <w:rsid w:val="0099483C"/>
    <w:rsid w:val="009B19A8"/>
    <w:rsid w:val="009B5F64"/>
    <w:rsid w:val="009C300C"/>
    <w:rsid w:val="009C36AE"/>
    <w:rsid w:val="009C489C"/>
    <w:rsid w:val="009C5030"/>
    <w:rsid w:val="009C607C"/>
    <w:rsid w:val="009C7825"/>
    <w:rsid w:val="009D3A8F"/>
    <w:rsid w:val="009D71A2"/>
    <w:rsid w:val="009E0BD8"/>
    <w:rsid w:val="009E1A33"/>
    <w:rsid w:val="009E7FBD"/>
    <w:rsid w:val="009F386C"/>
    <w:rsid w:val="00A003D3"/>
    <w:rsid w:val="00A00FA8"/>
    <w:rsid w:val="00A01697"/>
    <w:rsid w:val="00A01ACB"/>
    <w:rsid w:val="00A10E4A"/>
    <w:rsid w:val="00A14BCD"/>
    <w:rsid w:val="00A1519F"/>
    <w:rsid w:val="00A16567"/>
    <w:rsid w:val="00A17673"/>
    <w:rsid w:val="00A208AA"/>
    <w:rsid w:val="00A244C8"/>
    <w:rsid w:val="00A2674A"/>
    <w:rsid w:val="00A27F27"/>
    <w:rsid w:val="00A31A2E"/>
    <w:rsid w:val="00A32825"/>
    <w:rsid w:val="00A33882"/>
    <w:rsid w:val="00A3481D"/>
    <w:rsid w:val="00A45BCD"/>
    <w:rsid w:val="00A52FB8"/>
    <w:rsid w:val="00A573CD"/>
    <w:rsid w:val="00A6306E"/>
    <w:rsid w:val="00A65CC5"/>
    <w:rsid w:val="00A74262"/>
    <w:rsid w:val="00A8303D"/>
    <w:rsid w:val="00A83B3E"/>
    <w:rsid w:val="00A84FC2"/>
    <w:rsid w:val="00A85490"/>
    <w:rsid w:val="00A87E4A"/>
    <w:rsid w:val="00A9721B"/>
    <w:rsid w:val="00AA0C0D"/>
    <w:rsid w:val="00AA1F80"/>
    <w:rsid w:val="00AA6909"/>
    <w:rsid w:val="00AA6E62"/>
    <w:rsid w:val="00AB31A0"/>
    <w:rsid w:val="00AC700C"/>
    <w:rsid w:val="00AC74B0"/>
    <w:rsid w:val="00AD7FAF"/>
    <w:rsid w:val="00AE4F1E"/>
    <w:rsid w:val="00AF45C3"/>
    <w:rsid w:val="00B0107B"/>
    <w:rsid w:val="00B02B22"/>
    <w:rsid w:val="00B04735"/>
    <w:rsid w:val="00B0667D"/>
    <w:rsid w:val="00B12F45"/>
    <w:rsid w:val="00B135CA"/>
    <w:rsid w:val="00B136AC"/>
    <w:rsid w:val="00B13C2D"/>
    <w:rsid w:val="00B167E7"/>
    <w:rsid w:val="00B303B0"/>
    <w:rsid w:val="00B3288B"/>
    <w:rsid w:val="00B33413"/>
    <w:rsid w:val="00B35C47"/>
    <w:rsid w:val="00B40A94"/>
    <w:rsid w:val="00B41219"/>
    <w:rsid w:val="00B41384"/>
    <w:rsid w:val="00B429E4"/>
    <w:rsid w:val="00B43D69"/>
    <w:rsid w:val="00B4515A"/>
    <w:rsid w:val="00B505DA"/>
    <w:rsid w:val="00B52514"/>
    <w:rsid w:val="00B5744E"/>
    <w:rsid w:val="00B712F4"/>
    <w:rsid w:val="00B77E7D"/>
    <w:rsid w:val="00B95F7E"/>
    <w:rsid w:val="00BA0C20"/>
    <w:rsid w:val="00BA1B9A"/>
    <w:rsid w:val="00BA2843"/>
    <w:rsid w:val="00BA35CF"/>
    <w:rsid w:val="00BA6569"/>
    <w:rsid w:val="00BB1336"/>
    <w:rsid w:val="00BB5D15"/>
    <w:rsid w:val="00BB5D9A"/>
    <w:rsid w:val="00BC1025"/>
    <w:rsid w:val="00BC2402"/>
    <w:rsid w:val="00BC4F71"/>
    <w:rsid w:val="00BC6F61"/>
    <w:rsid w:val="00BD1C15"/>
    <w:rsid w:val="00BD3EAA"/>
    <w:rsid w:val="00BD4128"/>
    <w:rsid w:val="00BD7C44"/>
    <w:rsid w:val="00BE1CC2"/>
    <w:rsid w:val="00BE470A"/>
    <w:rsid w:val="00BE4A0F"/>
    <w:rsid w:val="00BF3E45"/>
    <w:rsid w:val="00BF6826"/>
    <w:rsid w:val="00C00C93"/>
    <w:rsid w:val="00C03CFF"/>
    <w:rsid w:val="00C050A3"/>
    <w:rsid w:val="00C05C3D"/>
    <w:rsid w:val="00C068C0"/>
    <w:rsid w:val="00C11DAB"/>
    <w:rsid w:val="00C2289A"/>
    <w:rsid w:val="00C22B3A"/>
    <w:rsid w:val="00C24021"/>
    <w:rsid w:val="00C25B9E"/>
    <w:rsid w:val="00C26718"/>
    <w:rsid w:val="00C277AA"/>
    <w:rsid w:val="00C34DDA"/>
    <w:rsid w:val="00C357CF"/>
    <w:rsid w:val="00C377B3"/>
    <w:rsid w:val="00C37D41"/>
    <w:rsid w:val="00C37D96"/>
    <w:rsid w:val="00C4259F"/>
    <w:rsid w:val="00C42837"/>
    <w:rsid w:val="00C46283"/>
    <w:rsid w:val="00C477FA"/>
    <w:rsid w:val="00C55E3A"/>
    <w:rsid w:val="00C66CAC"/>
    <w:rsid w:val="00C71559"/>
    <w:rsid w:val="00C8005F"/>
    <w:rsid w:val="00C82A02"/>
    <w:rsid w:val="00C839AF"/>
    <w:rsid w:val="00C85D72"/>
    <w:rsid w:val="00CA0D3C"/>
    <w:rsid w:val="00CA10E4"/>
    <w:rsid w:val="00CA44FC"/>
    <w:rsid w:val="00CA5EAF"/>
    <w:rsid w:val="00CA76F2"/>
    <w:rsid w:val="00CB2874"/>
    <w:rsid w:val="00CB5473"/>
    <w:rsid w:val="00CB5CD3"/>
    <w:rsid w:val="00CC0EC1"/>
    <w:rsid w:val="00CD56B0"/>
    <w:rsid w:val="00CE1A92"/>
    <w:rsid w:val="00CE434C"/>
    <w:rsid w:val="00CF3D99"/>
    <w:rsid w:val="00CF741F"/>
    <w:rsid w:val="00D003E8"/>
    <w:rsid w:val="00D107B9"/>
    <w:rsid w:val="00D11449"/>
    <w:rsid w:val="00D122EA"/>
    <w:rsid w:val="00D12A10"/>
    <w:rsid w:val="00D12BB8"/>
    <w:rsid w:val="00D1406A"/>
    <w:rsid w:val="00D14D3C"/>
    <w:rsid w:val="00D21B3F"/>
    <w:rsid w:val="00D21D60"/>
    <w:rsid w:val="00D22E74"/>
    <w:rsid w:val="00D23F86"/>
    <w:rsid w:val="00D248F3"/>
    <w:rsid w:val="00D2677A"/>
    <w:rsid w:val="00D3143A"/>
    <w:rsid w:val="00D34FDF"/>
    <w:rsid w:val="00D40449"/>
    <w:rsid w:val="00D46726"/>
    <w:rsid w:val="00D519BD"/>
    <w:rsid w:val="00D51EED"/>
    <w:rsid w:val="00D5436D"/>
    <w:rsid w:val="00D563CF"/>
    <w:rsid w:val="00D56BA9"/>
    <w:rsid w:val="00D57F8B"/>
    <w:rsid w:val="00D63BEC"/>
    <w:rsid w:val="00D805AB"/>
    <w:rsid w:val="00D837F3"/>
    <w:rsid w:val="00D85EE4"/>
    <w:rsid w:val="00D870F9"/>
    <w:rsid w:val="00D87E3D"/>
    <w:rsid w:val="00D90D45"/>
    <w:rsid w:val="00D92A58"/>
    <w:rsid w:val="00D93A1A"/>
    <w:rsid w:val="00D94111"/>
    <w:rsid w:val="00DA6194"/>
    <w:rsid w:val="00DB0E37"/>
    <w:rsid w:val="00DB22E0"/>
    <w:rsid w:val="00DB5F42"/>
    <w:rsid w:val="00DB6F00"/>
    <w:rsid w:val="00DC0388"/>
    <w:rsid w:val="00DC2E28"/>
    <w:rsid w:val="00DC2F24"/>
    <w:rsid w:val="00DD225C"/>
    <w:rsid w:val="00DD412E"/>
    <w:rsid w:val="00DE2E5D"/>
    <w:rsid w:val="00DE42BC"/>
    <w:rsid w:val="00DF32C7"/>
    <w:rsid w:val="00E06CFF"/>
    <w:rsid w:val="00E20DD2"/>
    <w:rsid w:val="00E22344"/>
    <w:rsid w:val="00E22563"/>
    <w:rsid w:val="00E226EA"/>
    <w:rsid w:val="00E269E3"/>
    <w:rsid w:val="00E30E34"/>
    <w:rsid w:val="00E32912"/>
    <w:rsid w:val="00E33C54"/>
    <w:rsid w:val="00E37A58"/>
    <w:rsid w:val="00E37C5C"/>
    <w:rsid w:val="00E37D2C"/>
    <w:rsid w:val="00E449FF"/>
    <w:rsid w:val="00E44BA8"/>
    <w:rsid w:val="00E57B35"/>
    <w:rsid w:val="00E60851"/>
    <w:rsid w:val="00E65D1A"/>
    <w:rsid w:val="00E7075C"/>
    <w:rsid w:val="00E7653C"/>
    <w:rsid w:val="00E80740"/>
    <w:rsid w:val="00E91394"/>
    <w:rsid w:val="00E93D96"/>
    <w:rsid w:val="00E94421"/>
    <w:rsid w:val="00E95F10"/>
    <w:rsid w:val="00EA0A2D"/>
    <w:rsid w:val="00EA59CB"/>
    <w:rsid w:val="00EB1C8F"/>
    <w:rsid w:val="00EB4973"/>
    <w:rsid w:val="00EB4B38"/>
    <w:rsid w:val="00EB61E7"/>
    <w:rsid w:val="00EC6F20"/>
    <w:rsid w:val="00EC733D"/>
    <w:rsid w:val="00EC78B8"/>
    <w:rsid w:val="00ED2F5B"/>
    <w:rsid w:val="00ED3F2F"/>
    <w:rsid w:val="00ED68C8"/>
    <w:rsid w:val="00EE2D56"/>
    <w:rsid w:val="00EF21E0"/>
    <w:rsid w:val="00F00E60"/>
    <w:rsid w:val="00F0383C"/>
    <w:rsid w:val="00F05B9B"/>
    <w:rsid w:val="00F067A8"/>
    <w:rsid w:val="00F06829"/>
    <w:rsid w:val="00F100CF"/>
    <w:rsid w:val="00F16872"/>
    <w:rsid w:val="00F22BBC"/>
    <w:rsid w:val="00F22E27"/>
    <w:rsid w:val="00F2451C"/>
    <w:rsid w:val="00F2555D"/>
    <w:rsid w:val="00F27E75"/>
    <w:rsid w:val="00F306C9"/>
    <w:rsid w:val="00F32A14"/>
    <w:rsid w:val="00F33698"/>
    <w:rsid w:val="00F36986"/>
    <w:rsid w:val="00F36DE1"/>
    <w:rsid w:val="00F55BB6"/>
    <w:rsid w:val="00F62CCF"/>
    <w:rsid w:val="00F633CD"/>
    <w:rsid w:val="00F67B77"/>
    <w:rsid w:val="00F710D0"/>
    <w:rsid w:val="00F71682"/>
    <w:rsid w:val="00F71887"/>
    <w:rsid w:val="00F71C28"/>
    <w:rsid w:val="00F77524"/>
    <w:rsid w:val="00F80B99"/>
    <w:rsid w:val="00F813BF"/>
    <w:rsid w:val="00F820B2"/>
    <w:rsid w:val="00F84C92"/>
    <w:rsid w:val="00F8742C"/>
    <w:rsid w:val="00F94F89"/>
    <w:rsid w:val="00F953BB"/>
    <w:rsid w:val="00F95801"/>
    <w:rsid w:val="00FA071E"/>
    <w:rsid w:val="00FA07E4"/>
    <w:rsid w:val="00FA19D1"/>
    <w:rsid w:val="00FB0EBE"/>
    <w:rsid w:val="00FB4951"/>
    <w:rsid w:val="00FC161E"/>
    <w:rsid w:val="00FC198A"/>
    <w:rsid w:val="00FD3BB0"/>
    <w:rsid w:val="00FD406A"/>
    <w:rsid w:val="00FE059D"/>
    <w:rsid w:val="00FE75B4"/>
    <w:rsid w:val="00FF0107"/>
    <w:rsid w:val="00F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red,gray"/>
    </o:shapedefaults>
    <o:shapelayout v:ext="edit">
      <o:idmap v:ext="edit" data="1"/>
    </o:shapelayout>
  </w:shapeDefaults>
  <w:decimalSymbol w:val=","/>
  <w:listSeparator w:val=";"/>
  <w14:docId w14:val="6568492D"/>
  <w15:docId w15:val="{3B1F3E6A-6481-47BE-9B8B-8FB059ED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46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rsid w:val="00ED3F2F"/>
    <w:pPr>
      <w:keepNext/>
      <w:outlineLvl w:val="0"/>
    </w:pPr>
    <w:rPr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3F2F"/>
    <w:pPr>
      <w:keepNext/>
      <w:outlineLvl w:val="1"/>
    </w:pPr>
    <w:rPr>
      <w:rFonts w:ascii="Tahoma" w:hAnsi="Tahoma"/>
      <w:lang w:val="es-MX"/>
    </w:rPr>
  </w:style>
  <w:style w:type="paragraph" w:styleId="Ttulo3">
    <w:name w:val="heading 3"/>
    <w:basedOn w:val="Normal"/>
    <w:next w:val="Normal"/>
    <w:qFormat/>
    <w:rsid w:val="00ED3F2F"/>
    <w:pPr>
      <w:keepNext/>
      <w:ind w:left="426" w:right="162"/>
      <w:jc w:val="both"/>
      <w:outlineLvl w:val="2"/>
    </w:pPr>
    <w:rPr>
      <w:rFonts w:ascii="Tahoma" w:hAnsi="Tahoma" w:cs="Tahoma"/>
      <w:b/>
      <w:bCs/>
      <w:i/>
      <w:iCs/>
      <w:lang w:val="es-MX"/>
    </w:rPr>
  </w:style>
  <w:style w:type="paragraph" w:styleId="Ttulo4">
    <w:name w:val="heading 4"/>
    <w:basedOn w:val="Normal"/>
    <w:next w:val="Normal"/>
    <w:qFormat/>
    <w:rsid w:val="00ED3F2F"/>
    <w:pPr>
      <w:keepNext/>
      <w:tabs>
        <w:tab w:val="left" w:pos="709"/>
      </w:tabs>
      <w:ind w:right="162"/>
      <w:outlineLvl w:val="3"/>
    </w:pPr>
    <w:rPr>
      <w:rFonts w:ascii="Tahoma" w:hAnsi="Tahoma" w:cs="Tahoma"/>
      <w:i/>
      <w:iCs/>
      <w:sz w:val="18"/>
    </w:rPr>
  </w:style>
  <w:style w:type="paragraph" w:styleId="Ttulo5">
    <w:name w:val="heading 5"/>
    <w:basedOn w:val="Normal"/>
    <w:next w:val="Normal"/>
    <w:qFormat/>
    <w:rsid w:val="00ED3F2F"/>
    <w:pPr>
      <w:keepNext/>
      <w:tabs>
        <w:tab w:val="left" w:pos="709"/>
      </w:tabs>
      <w:jc w:val="center"/>
      <w:outlineLvl w:val="4"/>
    </w:pPr>
    <w:rPr>
      <w:b/>
      <w:i/>
      <w:sz w:val="26"/>
      <w:lang w:val="es-ES_tradnl"/>
    </w:rPr>
  </w:style>
  <w:style w:type="paragraph" w:styleId="Ttulo6">
    <w:name w:val="heading 6"/>
    <w:basedOn w:val="Normal"/>
    <w:next w:val="Normal"/>
    <w:qFormat/>
    <w:rsid w:val="00ED3F2F"/>
    <w:pPr>
      <w:keepNext/>
      <w:ind w:left="426" w:right="162"/>
      <w:jc w:val="both"/>
      <w:outlineLvl w:val="5"/>
    </w:pPr>
    <w:rPr>
      <w:rFonts w:ascii="Tahoma" w:hAnsi="Tahoma" w:cs="Tahoma"/>
    </w:rPr>
  </w:style>
  <w:style w:type="paragraph" w:styleId="Ttulo7">
    <w:name w:val="heading 7"/>
    <w:basedOn w:val="Normal"/>
    <w:next w:val="Normal"/>
    <w:qFormat/>
    <w:rsid w:val="00ED3F2F"/>
    <w:pPr>
      <w:keepNext/>
      <w:tabs>
        <w:tab w:val="left" w:pos="993"/>
        <w:tab w:val="left" w:pos="5387"/>
      </w:tabs>
      <w:ind w:left="426" w:right="162"/>
      <w:outlineLvl w:val="6"/>
    </w:pPr>
    <w:rPr>
      <w:rFonts w:ascii="Tahoma" w:hAnsi="Tahoma" w:cs="Tahoma"/>
      <w:b/>
      <w:bCs/>
      <w:i/>
      <w:iCs/>
      <w:sz w:val="22"/>
    </w:rPr>
  </w:style>
  <w:style w:type="paragraph" w:styleId="Ttulo8">
    <w:name w:val="heading 8"/>
    <w:basedOn w:val="Normal"/>
    <w:next w:val="Normal"/>
    <w:qFormat/>
    <w:rsid w:val="00ED3F2F"/>
    <w:pPr>
      <w:keepNext/>
      <w:tabs>
        <w:tab w:val="left" w:pos="921"/>
        <w:tab w:val="left" w:pos="2905"/>
        <w:tab w:val="left" w:pos="5536"/>
        <w:tab w:val="left" w:pos="7842"/>
      </w:tabs>
      <w:outlineLvl w:val="7"/>
    </w:pPr>
    <w:rPr>
      <w:rFonts w:ascii="Tahoma" w:hAnsi="Tahoma" w:cs="Tahoma"/>
      <w:i/>
      <w:iCs/>
      <w:sz w:val="18"/>
    </w:rPr>
  </w:style>
  <w:style w:type="paragraph" w:styleId="Ttulo9">
    <w:name w:val="heading 9"/>
    <w:basedOn w:val="Normal"/>
    <w:next w:val="Normal"/>
    <w:qFormat/>
    <w:rsid w:val="00ED3F2F"/>
    <w:pPr>
      <w:keepNext/>
      <w:tabs>
        <w:tab w:val="left" w:pos="7371"/>
      </w:tabs>
      <w:ind w:left="567" w:right="617"/>
      <w:jc w:val="both"/>
      <w:outlineLvl w:val="8"/>
    </w:pPr>
    <w:rPr>
      <w:rFonts w:ascii="Bookman Old Style" w:hAnsi="Bookman Old Style"/>
      <w:b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D3F2F"/>
    <w:pPr>
      <w:spacing w:after="190"/>
      <w:jc w:val="center"/>
    </w:pPr>
    <w:rPr>
      <w:rFonts w:ascii="FrizQuadrata BT" w:hAnsi="FrizQuadrata BT"/>
      <w:b/>
      <w:sz w:val="18"/>
      <w:lang w:val="es-MX"/>
    </w:rPr>
  </w:style>
  <w:style w:type="paragraph" w:styleId="Sangradetextonormal">
    <w:name w:val="Body Text Indent"/>
    <w:basedOn w:val="Normal"/>
    <w:rsid w:val="00ED3F2F"/>
    <w:pPr>
      <w:ind w:firstLine="567"/>
    </w:pPr>
    <w:rPr>
      <w:lang w:val="es-ES"/>
    </w:rPr>
  </w:style>
  <w:style w:type="paragraph" w:styleId="Encabezado">
    <w:name w:val="header"/>
    <w:basedOn w:val="Normal"/>
    <w:link w:val="EncabezadoCar"/>
    <w:rsid w:val="00ED3F2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D3F2F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ED3F2F"/>
  </w:style>
  <w:style w:type="paragraph" w:styleId="Textoindependiente3">
    <w:name w:val="Body Text 3"/>
    <w:basedOn w:val="Normal"/>
    <w:rsid w:val="00ED3F2F"/>
    <w:pPr>
      <w:tabs>
        <w:tab w:val="left" w:pos="426"/>
      </w:tabs>
    </w:pPr>
    <w:rPr>
      <w:rFonts w:ascii="Tahoma" w:hAnsi="Tahoma" w:cs="Tahoma"/>
      <w:i/>
      <w:iCs/>
      <w:sz w:val="40"/>
    </w:rPr>
  </w:style>
  <w:style w:type="character" w:styleId="Hipervnculo">
    <w:name w:val="Hyperlink"/>
    <w:basedOn w:val="Fuentedeprrafopredeter"/>
    <w:rsid w:val="00ED3F2F"/>
    <w:rPr>
      <w:color w:val="0000FF"/>
      <w:u w:val="single"/>
    </w:rPr>
  </w:style>
  <w:style w:type="paragraph" w:styleId="Textoindependiente2">
    <w:name w:val="Body Text 2"/>
    <w:basedOn w:val="Normal"/>
    <w:rsid w:val="00ED3F2F"/>
    <w:pPr>
      <w:tabs>
        <w:tab w:val="left" w:pos="-720"/>
      </w:tabs>
      <w:suppressAutoHyphens/>
      <w:spacing w:line="360" w:lineRule="auto"/>
      <w:jc w:val="both"/>
    </w:pPr>
    <w:rPr>
      <w:lang w:val="es-ES_tradnl"/>
    </w:rPr>
  </w:style>
  <w:style w:type="paragraph" w:styleId="NormalWeb">
    <w:name w:val="Normal (Web)"/>
    <w:basedOn w:val="Normal"/>
    <w:rsid w:val="00ED3F2F"/>
    <w:pPr>
      <w:spacing w:before="100" w:beforeAutospacing="1" w:after="100" w:afterAutospacing="1"/>
    </w:pPr>
    <w:rPr>
      <w:szCs w:val="24"/>
      <w:lang w:val="es-MX" w:eastAsia="es-MX"/>
    </w:rPr>
  </w:style>
  <w:style w:type="paragraph" w:customStyle="1" w:styleId="Organizacin">
    <w:name w:val="Organización"/>
    <w:basedOn w:val="Textoindependiente"/>
    <w:next w:val="Fecha"/>
    <w:rsid w:val="00ED3F2F"/>
    <w:pPr>
      <w:keepLines/>
      <w:framePr w:w="8640" w:h="1440" w:wrap="notBeside" w:vAnchor="page" w:hAnchor="margin" w:xAlign="center" w:y="889"/>
      <w:spacing w:after="40" w:line="240" w:lineRule="atLeast"/>
    </w:pPr>
    <w:rPr>
      <w:rFonts w:ascii="Garamond" w:hAnsi="Garamond"/>
      <w:b w:val="0"/>
      <w:caps/>
      <w:spacing w:val="75"/>
      <w:kern w:val="18"/>
      <w:sz w:val="21"/>
      <w:lang w:val="es-ES" w:eastAsia="en-US"/>
    </w:rPr>
  </w:style>
  <w:style w:type="paragraph" w:customStyle="1" w:styleId="Remite">
    <w:name w:val="Remite"/>
    <w:rsid w:val="00ED3F2F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val="es-ES" w:eastAsia="en-US"/>
    </w:rPr>
  </w:style>
  <w:style w:type="paragraph" w:styleId="Fecha">
    <w:name w:val="Date"/>
    <w:basedOn w:val="Normal"/>
    <w:next w:val="Normal"/>
    <w:rsid w:val="00ED3F2F"/>
  </w:style>
  <w:style w:type="paragraph" w:customStyle="1" w:styleId="DefaultParagraphFontParaCharCar">
    <w:name w:val="Default Paragraph Font Para Char Car"/>
    <w:basedOn w:val="Normal"/>
    <w:autoRedefine/>
    <w:rsid w:val="008D291A"/>
    <w:pPr>
      <w:spacing w:after="160" w:line="240" w:lineRule="exact"/>
    </w:pPr>
    <w:rPr>
      <w:lang w:val="en-US" w:eastAsia="en-US"/>
    </w:rPr>
  </w:style>
  <w:style w:type="character" w:customStyle="1" w:styleId="EncabezadoCar">
    <w:name w:val="Encabezado Car"/>
    <w:basedOn w:val="Fuentedeprrafopredeter"/>
    <w:link w:val="Encabezado"/>
    <w:rsid w:val="008F1B04"/>
    <w:rPr>
      <w:lang w:val="es-CR" w:eastAsia="es-ES" w:bidi="ar-SA"/>
    </w:rPr>
  </w:style>
  <w:style w:type="paragraph" w:customStyle="1" w:styleId="Nombredireccininterior">
    <w:name w:val="Nombre dirección interior"/>
    <w:basedOn w:val="Normal"/>
    <w:next w:val="Normal"/>
    <w:rsid w:val="00AA1F80"/>
    <w:pPr>
      <w:spacing w:before="220" w:line="240" w:lineRule="atLeast"/>
      <w:jc w:val="both"/>
    </w:pPr>
    <w:rPr>
      <w:rFonts w:eastAsia="Batang"/>
      <w:kern w:val="18"/>
      <w:lang w:val="es-ES" w:eastAsia="en-US"/>
    </w:rPr>
  </w:style>
  <w:style w:type="paragraph" w:styleId="Textodeglobo">
    <w:name w:val="Balloon Text"/>
    <w:basedOn w:val="Normal"/>
    <w:semiHidden/>
    <w:rsid w:val="00693C5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F345C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9E7FBD"/>
    <w:rPr>
      <w:rFonts w:ascii="Consolas" w:eastAsiaTheme="minorHAnsi" w:hAnsi="Consolas" w:cs="Consolas"/>
      <w:sz w:val="21"/>
      <w:szCs w:val="21"/>
      <w:lang w:eastAsia="es-CR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9E7FBD"/>
    <w:rPr>
      <w:rFonts w:ascii="Consolas" w:eastAsiaTheme="minorHAnsi" w:hAnsi="Consolas" w:cs="Consolas"/>
      <w:sz w:val="21"/>
      <w:szCs w:val="21"/>
    </w:rPr>
  </w:style>
  <w:style w:type="paragraph" w:customStyle="1" w:styleId="Default">
    <w:name w:val="Default"/>
    <w:rsid w:val="0093417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tulo2Car">
    <w:name w:val="Título 2 Car"/>
    <w:basedOn w:val="Fuentedeprrafopredeter"/>
    <w:link w:val="Ttulo2"/>
    <w:rsid w:val="00F0383C"/>
    <w:rPr>
      <w:rFonts w:ascii="Tahoma" w:hAnsi="Tahoma"/>
      <w:sz w:val="24"/>
      <w:lang w:val="es-MX" w:eastAsia="es-ES"/>
    </w:rPr>
  </w:style>
  <w:style w:type="table" w:styleId="Tablaconcuadrcula">
    <w:name w:val="Table Grid"/>
    <w:basedOn w:val="Tablanormal"/>
    <w:uiPriority w:val="59"/>
    <w:rsid w:val="00714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72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2F32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2F32"/>
    <w:rPr>
      <w:rFonts w:ascii="Arial" w:hAnsi="Arial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2F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2F32"/>
    <w:rPr>
      <w:rFonts w:ascii="Arial" w:hAnsi="Arial"/>
      <w:b/>
      <w:bCs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FC161E"/>
    <w:rPr>
      <w:rFonts w:ascii="Arial" w:hAnsi="Arial"/>
      <w:sz w:val="24"/>
      <w:lang w:eastAsia="es-ES"/>
    </w:rPr>
  </w:style>
  <w:style w:type="character" w:styleId="nfasis">
    <w:name w:val="Emphasis"/>
    <w:uiPriority w:val="20"/>
    <w:qFormat/>
    <w:rsid w:val="00EB1C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5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ermudezm\Mis%20documentos\DOCUMENTOS2007\OFICIOS%202007\RECURSOS%20HUMANOS\recargos\OficioTSE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OficioTSE</Template>
  <TotalTime>0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</dc:creator>
  <cp:lastModifiedBy>Patricia Chacon Jimenez</cp:lastModifiedBy>
  <cp:revision>2</cp:revision>
  <cp:lastPrinted>2021-06-07T18:50:00Z</cp:lastPrinted>
  <dcterms:created xsi:type="dcterms:W3CDTF">2021-10-18T20:55:00Z</dcterms:created>
  <dcterms:modified xsi:type="dcterms:W3CDTF">2021-10-18T20:55:00Z</dcterms:modified>
</cp:coreProperties>
</file>